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before="65" w:after="0" w:line="240" w:lineRule="auto"/>
        <w:ind w:left="4508" w:right="4474"/>
        <w:jc w:val="center"/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-1"/>
          <w:w w:val="100"/>
          <w:b/>
          <w:bCs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-2"/>
          <w:w w:val="100"/>
          <w:b/>
          <w:bCs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100"/>
          <w:b/>
          <w:bCs/>
        </w:rPr>
        <w:t>z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"/>
          <w:w w:val="100"/>
          <w:b/>
          <w:bCs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2"/>
          <w:w w:val="100"/>
          <w:b/>
          <w:bCs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-2"/>
          <w:w w:val="100"/>
          <w:b/>
          <w:bCs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100"/>
          <w:b/>
          <w:bCs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"/>
          <w:w w:val="100"/>
          <w:b/>
          <w:bCs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100"/>
          <w:b/>
          <w:bCs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5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-2"/>
          <w:w w:val="87"/>
          <w:b/>
          <w:bCs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2"/>
          <w:w w:val="122"/>
          <w:b/>
          <w:bCs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2"/>
          <w:w w:val="109"/>
          <w:b/>
          <w:bCs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2"/>
          <w:w w:val="122"/>
          <w:b/>
          <w:bCs/>
        </w:rPr>
        <w:t>ó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99"/>
          <w:b/>
          <w:bCs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4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56" w:lineRule="auto"/>
        <w:ind w:left="7598" w:right="170" w:firstLine="-1776"/>
        <w:jc w:val="left"/>
        <w:tabs>
          <w:tab w:pos="758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11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1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11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1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1.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7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93"/>
          <w:b/>
          <w:bCs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24"/>
          <w:b/>
          <w:bCs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24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45"/>
          <w:b/>
          <w:bCs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12"/>
          <w:b/>
          <w:bCs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24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12"/>
          <w:b/>
          <w:bCs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4"/>
          <w:w w:val="89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24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7"/>
          <w:w w:val="109"/>
          <w:b/>
          <w:bCs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4"/>
          <w:w w:val="112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01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4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1"/>
          <w:w w:val="101"/>
          <w:b/>
          <w:bCs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4"/>
          <w:w w:val="89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4"/>
          <w:w w:val="112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2"/>
          <w:b/>
          <w:bCs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1"/>
          <w:b/>
          <w:bCs/>
        </w:rPr>
        <w:t>zę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45"/>
          <w:b/>
          <w:bCs/>
        </w:rPr>
        <w:t>ś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1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1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12"/>
          <w:b/>
          <w:bCs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4"/>
          <w:w w:val="89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1"/>
          <w:b/>
          <w:bCs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01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4"/>
          <w:w w:val="112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24"/>
          <w:b/>
          <w:bCs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2"/>
          <w:b/>
          <w:bCs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3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12"/>
          <w:b/>
          <w:bCs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4"/>
          <w:w w:val="89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24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24"/>
          <w:b/>
          <w:bCs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ą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4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12"/>
          <w:b/>
          <w:bCs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24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3"/>
          <w:w w:val="85"/>
          <w:b/>
          <w:bCs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az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13"/>
          <w:b/>
          <w:bCs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24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7"/>
          <w:w w:val="109"/>
          <w:b/>
          <w:bCs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ą.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2.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7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3"/>
          <w:w w:val="110"/>
          <w:b/>
          <w:bCs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4"/>
          <w:w w:val="112"/>
          <w:b/>
          <w:bCs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12"/>
          <w:b/>
          <w:bCs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24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7"/>
          <w:w w:val="109"/>
          <w:b/>
          <w:bCs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10"/>
          <w:b/>
          <w:bCs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10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4"/>
          <w:w w:val="110"/>
          <w:b/>
          <w:bCs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4"/>
          <w:w w:val="110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10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0"/>
          <w:b/>
          <w:bCs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0"/>
          <w:b/>
          <w:bCs/>
        </w:rPr>
        <w:t>a,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1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4"/>
          <w:w w:val="108"/>
          <w:b/>
          <w:bCs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01"/>
          <w:b/>
          <w:bCs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85"/>
          <w:b/>
          <w:bCs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6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4"/>
          <w:w w:val="89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4"/>
          <w:w w:val="112"/>
          <w:b/>
          <w:bCs/>
        </w:rPr>
        <w:t>h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01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1"/>
          <w:w w:val="101"/>
          <w:b/>
          <w:bCs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1"/>
          <w:b/>
          <w:bCs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1"/>
          <w:w w:val="101"/>
          <w:b/>
          <w:bCs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4"/>
          <w:w w:val="112"/>
          <w:b/>
          <w:bCs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4"/>
          <w:w w:val="89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9"/>
          <w:w w:val="113"/>
          <w:b/>
          <w:bCs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4"/>
          <w:b/>
          <w:bCs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14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4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14"/>
          <w:b/>
          <w:bCs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4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5"/>
          <w:w w:val="114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4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4"/>
          <w:w w:val="114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24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4"/>
          <w:w w:val="89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4"/>
          <w:b/>
          <w:bCs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4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16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6"/>
          <w:b/>
          <w:bCs/>
        </w:rPr>
        <w:t>ś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8"/>
          <w:w w:val="116"/>
          <w:b/>
          <w:bCs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16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6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1"/>
          <w:w w:val="116"/>
          <w:b/>
          <w:bCs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16"/>
          <w:b/>
          <w:bCs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6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5"/>
          <w:w w:val="116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16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6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16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14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14"/>
          <w:b/>
          <w:bCs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8"/>
          <w:w w:val="114"/>
          <w:b/>
          <w:bCs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14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14"/>
          <w:b/>
          <w:bCs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5"/>
          <w:w w:val="114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14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4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5"/>
          <w:w w:val="114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14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4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4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1"/>
          <w:w w:val="101"/>
          <w:b/>
          <w:bCs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4"/>
          <w:w w:val="89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4"/>
          <w:w w:val="112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2"/>
          <w:b/>
          <w:bCs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9"/>
          <w:b/>
          <w:bCs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0" w:after="0" w:line="256" w:lineRule="auto"/>
        <w:ind w:left="7598" w:right="602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spacing w:val="0"/>
          <w:w w:val="113"/>
          <w:b/>
          <w:bCs/>
        </w:rPr>
        <w:t>„</w:t>
      </w:r>
      <w:r>
        <w:rPr>
          <w:rFonts w:ascii="Times New Roman" w:hAnsi="Times New Roman" w:cs="Times New Roman" w:eastAsia="Times New Roman"/>
          <w:sz w:val="16"/>
          <w:szCs w:val="16"/>
          <w:spacing w:val="1"/>
          <w:w w:val="113"/>
          <w:b/>
          <w:bCs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13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spacing w:val="1"/>
          <w:w w:val="113"/>
          <w:b/>
          <w:bCs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13"/>
          <w:b/>
          <w:bCs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spacing w:val="-2"/>
          <w:w w:val="113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13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spacing w:val="2"/>
          <w:w w:val="113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spacing w:val="1"/>
          <w:w w:val="113"/>
          <w:b/>
          <w:bCs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13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spacing w:val="4"/>
          <w:w w:val="113"/>
          <w:b/>
          <w:bCs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spacing w:val="-2"/>
          <w:w w:val="113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13"/>
          <w:b/>
          <w:bCs/>
        </w:rPr>
        <w:t>ęc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13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spacing w:val="-3"/>
          <w:w w:val="113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spacing w:val="4"/>
          <w:w w:val="89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spacing w:val="1"/>
          <w:w w:val="124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spacing w:val="1"/>
          <w:w w:val="112"/>
          <w:b/>
          <w:bCs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09"/>
          <w:b/>
          <w:bCs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spacing w:val="-2"/>
          <w:w w:val="109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spacing w:val="-4"/>
          <w:w w:val="112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13"/>
          <w:b/>
          <w:bCs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spacing w:val="8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spacing w:val="2"/>
          <w:w w:val="100"/>
          <w:b/>
          <w:bCs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spacing w:val="-2"/>
          <w:w w:val="100"/>
          <w:b/>
          <w:bCs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spacing w:val="4"/>
          <w:w w:val="100"/>
          <w:b/>
          <w:bCs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spacing w:val="1"/>
          <w:w w:val="100"/>
          <w:b/>
          <w:bCs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spacing w:val="-7"/>
          <w:w w:val="100"/>
          <w:b/>
          <w:bCs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00"/>
          <w:b/>
          <w:bCs/>
        </w:rPr>
        <w:t>”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spacing w:val="6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13"/>
          <w:b/>
          <w:bCs/>
        </w:rPr>
        <w:t>–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13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spacing w:val="1"/>
          <w:w w:val="113"/>
          <w:b/>
          <w:bCs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spacing w:val="-4"/>
          <w:w w:val="113"/>
          <w:b/>
          <w:bCs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spacing w:val="1"/>
          <w:w w:val="113"/>
          <w:b/>
          <w:bCs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spacing w:val="1"/>
          <w:w w:val="113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spacing w:val="-8"/>
          <w:w w:val="113"/>
          <w:b/>
          <w:bCs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13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spacing w:val="1"/>
          <w:w w:val="113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spacing w:val="-2"/>
          <w:w w:val="101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spacing w:val="-4"/>
          <w:w w:val="112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45"/>
          <w:b/>
          <w:bCs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spacing w:val="-1"/>
          <w:w w:val="101"/>
          <w:b/>
          <w:bCs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13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spacing w:val="-2"/>
          <w:w w:val="101"/>
          <w:b/>
          <w:bCs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13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27"/>
          <w:b/>
          <w:bCs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spacing w:val="3"/>
          <w:w w:val="85"/>
          <w:b/>
          <w:bCs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01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spacing w:val="1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27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spacing w:val="-2"/>
          <w:w w:val="101"/>
          <w:b/>
          <w:bCs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27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01"/>
          <w:b/>
          <w:bCs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spacing w:val="-1"/>
          <w:w w:val="101"/>
          <w:b/>
          <w:bCs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spacing w:val="4"/>
          <w:w w:val="89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spacing w:val="5"/>
          <w:w w:val="113"/>
          <w:b/>
          <w:bCs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27"/>
          <w:b/>
          <w:bCs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13"/>
          <w:b/>
          <w:bCs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spacing w:val="-4"/>
          <w:w w:val="113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spacing w:val="5"/>
          <w:w w:val="113"/>
          <w:b/>
          <w:bCs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27"/>
          <w:b/>
          <w:bCs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12"/>
          <w:b/>
          <w:bCs/>
        </w:rPr>
        <w:t>h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01"/>
          <w:b/>
          <w:bCs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01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spacing w:val="1"/>
          <w:w w:val="117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17"/>
          <w:b/>
          <w:bCs/>
        </w:rPr>
        <w:t>ś</w:t>
      </w:r>
      <w:r>
        <w:rPr>
          <w:rFonts w:ascii="Times New Roman" w:hAnsi="Times New Roman" w:cs="Times New Roman" w:eastAsia="Times New Roman"/>
          <w:sz w:val="16"/>
          <w:szCs w:val="16"/>
          <w:spacing w:val="-8"/>
          <w:w w:val="117"/>
          <w:b/>
          <w:bCs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spacing w:val="-2"/>
          <w:w w:val="117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17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spacing w:val="-1"/>
          <w:w w:val="117"/>
          <w:b/>
          <w:bCs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spacing w:val="-2"/>
          <w:w w:val="117"/>
          <w:b/>
          <w:bCs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17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spacing w:val="-5"/>
          <w:w w:val="117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spacing w:val="-2"/>
          <w:w w:val="117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17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spacing w:val="1"/>
          <w:w w:val="117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spacing w:val="-2"/>
          <w:w w:val="101"/>
          <w:b/>
          <w:bCs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spacing w:val="3"/>
          <w:w w:val="89"/>
          <w:b/>
          <w:bCs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spacing w:val="-2"/>
          <w:w w:val="72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spacing w:val="2"/>
          <w:w w:val="101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01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spacing w:val="-9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spacing w:val="3"/>
          <w:w w:val="100"/>
          <w:b/>
          <w:bCs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spacing w:val="-7"/>
          <w:w w:val="100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spacing w:val="2"/>
          <w:w w:val="100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spacing w:val="2"/>
          <w:w w:val="100"/>
          <w:b/>
          <w:bCs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spacing w:val="-2"/>
          <w:w w:val="100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spacing w:val="-15"/>
          <w:w w:val="100"/>
          <w:b/>
          <w:bCs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00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00"/>
        </w:rPr>
      </w:r>
    </w:p>
    <w:p>
      <w:pPr>
        <w:spacing w:before="0" w:after="0" w:line="240" w:lineRule="auto"/>
        <w:ind w:left="5064" w:right="-20"/>
        <w:jc w:val="left"/>
        <w:tabs>
          <w:tab w:pos="758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11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1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11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1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9"/>
          <w:w w:val="8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21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21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2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21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1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2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ą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1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1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3"/>
          <w:w w:val="106"/>
          <w:b/>
          <w:bCs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4"/>
          <w:w w:val="106"/>
          <w:b/>
          <w:bCs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6"/>
          <w:b/>
          <w:bCs/>
        </w:rPr>
        <w:t>ze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4"/>
          <w:w w:val="106"/>
          <w:b/>
          <w:bCs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4"/>
          <w:w w:val="106"/>
          <w:b/>
          <w:bCs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1"/>
          <w:w w:val="106"/>
          <w:b/>
          <w:bCs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06"/>
          <w:b/>
          <w:bCs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6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4"/>
          <w:w w:val="106"/>
          <w:b/>
          <w:bCs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6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6"/>
          <w:b/>
          <w:bCs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3"/>
          <w:w w:val="106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6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93"/>
          <w:b/>
          <w:bCs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4"/>
          <w:w w:val="112"/>
          <w:b/>
          <w:bCs/>
        </w:rPr>
        <w:t>ń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4"/>
          <w:w w:val="112"/>
          <w:b/>
          <w:bCs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01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1"/>
          <w:b/>
          <w:bCs/>
        </w:rPr>
        <w:t>;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2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4"/>
          <w:w w:val="112"/>
          <w:b/>
          <w:bCs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01"/>
          <w:b/>
          <w:bCs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13" w:after="0" w:line="240" w:lineRule="auto"/>
        <w:ind w:right="1257"/>
        <w:jc w:val="righ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spacing w:val="1"/>
          <w:w w:val="107"/>
          <w:b/>
          <w:bCs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07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spacing w:val="4"/>
          <w:w w:val="107"/>
          <w:b/>
          <w:bCs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07"/>
          <w:b/>
          <w:bCs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spacing w:val="1"/>
          <w:w w:val="107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spacing w:val="-7"/>
          <w:w w:val="107"/>
          <w:b/>
          <w:bCs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07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spacing w:val="8"/>
          <w:w w:val="107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00"/>
          <w:b/>
          <w:bCs/>
        </w:rPr>
        <w:t>1,</w:t>
      </w:r>
      <w:r>
        <w:rPr>
          <w:rFonts w:ascii="Times New Roman" w:hAnsi="Times New Roman" w:cs="Times New Roman" w:eastAsia="Times New Roman"/>
          <w:sz w:val="16"/>
          <w:szCs w:val="16"/>
          <w:spacing w:val="17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11"/>
          <w:b/>
          <w:bCs/>
        </w:rPr>
        <w:t>37</w:t>
      </w:r>
      <w:r>
        <w:rPr>
          <w:rFonts w:ascii="Times New Roman" w:hAnsi="Times New Roman" w:cs="Times New Roman" w:eastAsia="Times New Roman"/>
          <w:sz w:val="16"/>
          <w:szCs w:val="16"/>
          <w:spacing w:val="-1"/>
          <w:w w:val="111"/>
          <w:b/>
          <w:bCs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11"/>
          <w:b/>
          <w:bCs/>
        </w:rPr>
        <w:t>100</w:t>
      </w:r>
      <w:r>
        <w:rPr>
          <w:rFonts w:ascii="Times New Roman" w:hAnsi="Times New Roman" w:cs="Times New Roman" w:eastAsia="Times New Roman"/>
          <w:sz w:val="16"/>
          <w:szCs w:val="16"/>
          <w:spacing w:val="2"/>
          <w:w w:val="111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spacing w:val="1"/>
          <w:w w:val="93"/>
          <w:b/>
          <w:bCs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13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spacing w:val="-4"/>
          <w:w w:val="112"/>
          <w:b/>
          <w:bCs/>
        </w:rPr>
        <w:t>ń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27"/>
          <w:b/>
          <w:bCs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spacing w:val="-4"/>
          <w:w w:val="112"/>
          <w:b/>
          <w:bCs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01"/>
          <w:b/>
          <w:bCs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00"/>
        </w:rPr>
      </w:r>
    </w:p>
    <w:p>
      <w:pPr>
        <w:spacing w:before="13" w:after="0" w:line="240" w:lineRule="auto"/>
        <w:ind w:right="608"/>
        <w:jc w:val="righ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spacing w:val="-2"/>
          <w:w w:val="100"/>
          <w:b/>
          <w:bCs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spacing w:val="4"/>
          <w:w w:val="100"/>
          <w:b/>
          <w:bCs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spacing w:val="-2"/>
          <w:w w:val="100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spacing w:val="-4"/>
          <w:w w:val="100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00"/>
          <w:b/>
          <w:bCs/>
        </w:rPr>
        <w:t>a.</w:t>
      </w:r>
      <w:r>
        <w:rPr>
          <w:rFonts w:ascii="Times New Roman" w:hAnsi="Times New Roman" w:cs="Times New Roman" w:eastAsia="Times New Roman"/>
          <w:sz w:val="16"/>
          <w:szCs w:val="16"/>
          <w:spacing w:val="4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spacing w:val="3"/>
          <w:w w:val="97"/>
          <w:b/>
          <w:bCs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spacing w:val="-7"/>
          <w:w w:val="97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spacing w:val="2"/>
          <w:w w:val="97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spacing w:val="2"/>
          <w:w w:val="97"/>
          <w:b/>
          <w:bCs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spacing w:val="-2"/>
          <w:w w:val="97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spacing w:val="-15"/>
          <w:w w:val="97"/>
          <w:b/>
          <w:bCs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spacing w:val="-7"/>
          <w:w w:val="97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97"/>
          <w:b/>
          <w:bCs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spacing w:val="9"/>
          <w:w w:val="97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spacing w:val="3"/>
          <w:w w:val="100"/>
          <w:b/>
          <w:bCs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00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spacing w:val="4"/>
          <w:w w:val="100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00"/>
          <w:b/>
          <w:bCs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spacing w:val="1"/>
          <w:w w:val="100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spacing w:val="-7"/>
          <w:w w:val="100"/>
          <w:b/>
          <w:bCs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00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spacing w:val="31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13"/>
          <w:b/>
          <w:bCs/>
        </w:rPr>
        <w:t>1399,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00"/>
        </w:rPr>
      </w:r>
    </w:p>
    <w:p>
      <w:pPr>
        <w:spacing w:before="13" w:after="0" w:line="240" w:lineRule="auto"/>
        <w:ind w:right="2050"/>
        <w:jc w:val="righ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spacing w:val="0"/>
          <w:w w:val="111"/>
          <w:b/>
          <w:bCs/>
        </w:rPr>
        <w:t>37</w:t>
      </w:r>
      <w:r>
        <w:rPr>
          <w:rFonts w:ascii="Times New Roman" w:hAnsi="Times New Roman" w:cs="Times New Roman" w:eastAsia="Times New Roman"/>
          <w:sz w:val="16"/>
          <w:szCs w:val="16"/>
          <w:spacing w:val="-1"/>
          <w:w w:val="111"/>
          <w:b/>
          <w:bCs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11"/>
          <w:b/>
          <w:bCs/>
        </w:rPr>
        <w:t>120</w:t>
      </w:r>
      <w:r>
        <w:rPr>
          <w:rFonts w:ascii="Times New Roman" w:hAnsi="Times New Roman" w:cs="Times New Roman" w:eastAsia="Times New Roman"/>
          <w:sz w:val="16"/>
          <w:szCs w:val="16"/>
          <w:spacing w:val="2"/>
          <w:w w:val="111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spacing w:val="3"/>
          <w:w w:val="89"/>
          <w:b/>
          <w:bCs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13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spacing w:val="4"/>
          <w:w w:val="89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01"/>
          <w:b/>
          <w:bCs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spacing w:val="1"/>
          <w:w w:val="124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spacing w:val="-7"/>
          <w:w w:val="109"/>
          <w:b/>
          <w:bCs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13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00"/>
        </w:rPr>
      </w:r>
    </w:p>
    <w:p>
      <w:pPr>
        <w:spacing w:before="13" w:after="0" w:line="240" w:lineRule="auto"/>
        <w:ind w:left="4675" w:right="-20"/>
        <w:jc w:val="left"/>
        <w:tabs>
          <w:tab w:pos="758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3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2016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1"/>
          <w:w w:val="101"/>
          <w:b/>
          <w:bCs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12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1"/>
          <w:w w:val="101"/>
          <w:b/>
          <w:bCs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23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13" w:after="0" w:line="240" w:lineRule="auto"/>
        <w:ind w:left="5482" w:right="-20"/>
        <w:jc w:val="left"/>
        <w:tabs>
          <w:tab w:pos="758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11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1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11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1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ub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72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4"/>
          <w:w w:val="112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45"/>
          <w:b/>
          <w:bCs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1"/>
          <w:w w:val="101"/>
          <w:b/>
          <w:bCs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01"/>
          <w:b/>
          <w:bCs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3"/>
          <w:w w:val="85"/>
          <w:b/>
          <w:bCs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4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01"/>
          <w:b/>
          <w:bCs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1"/>
          <w:b/>
          <w:bCs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1"/>
          <w:w w:val="101"/>
          <w:b/>
          <w:bCs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4"/>
          <w:w w:val="89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5"/>
          <w:w w:val="113"/>
          <w:b/>
          <w:bCs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4"/>
          <w:w w:val="113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13" w:after="0" w:line="240" w:lineRule="auto"/>
        <w:ind w:left="4978" w:right="-20"/>
        <w:jc w:val="left"/>
        <w:tabs>
          <w:tab w:pos="758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11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1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11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1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8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8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94"/>
        </w:rPr>
        <w:t>ki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ą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1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1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3"/>
          <w:w w:val="110"/>
          <w:b/>
          <w:bCs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72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2"/>
          <w:w w:val="101"/>
          <w:b/>
          <w:bCs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2"/>
          <w:w w:val="101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1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00"/>
          <w:b/>
          <w:bCs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2"/>
          <w:w w:val="100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00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00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2"/>
          <w:w w:val="100"/>
          <w:b/>
          <w:bCs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00"/>
          <w:b/>
          <w:bCs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00"/>
          <w:b/>
          <w:bCs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7"/>
          <w:w w:val="101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93"/>
          <w:b/>
          <w:bCs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2"/>
          <w:w w:val="101"/>
          <w:b/>
          <w:bCs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7"/>
          <w:w w:val="101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3"/>
          <w:w w:val="110"/>
          <w:b/>
          <w:bCs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2"/>
          <w:w w:val="101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1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13" w:after="0" w:line="240" w:lineRule="auto"/>
        <w:ind w:right="2122"/>
        <w:jc w:val="righ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spacing w:val="-4"/>
          <w:w w:val="100"/>
          <w:b/>
          <w:bCs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spacing w:val="-2"/>
          <w:w w:val="100"/>
          <w:b/>
          <w:bCs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00"/>
          <w:b/>
          <w:bCs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spacing w:val="14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spacing w:val="1"/>
          <w:w w:val="122"/>
          <w:b/>
          <w:bCs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14"/>
          <w:b/>
          <w:bCs/>
        </w:rPr>
        <w:t>za</w:t>
      </w:r>
      <w:r>
        <w:rPr>
          <w:rFonts w:ascii="Times New Roman" w:hAnsi="Times New Roman" w:cs="Times New Roman" w:eastAsia="Times New Roman"/>
          <w:sz w:val="16"/>
          <w:szCs w:val="16"/>
          <w:spacing w:val="-1"/>
          <w:w w:val="101"/>
          <w:b/>
          <w:bCs/>
        </w:rPr>
        <w:t>f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27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spacing w:val="4"/>
          <w:w w:val="89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13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spacing w:val="4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13"/>
          <w:b/>
          <w:bCs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spacing w:val="-2"/>
          <w:w w:val="101"/>
          <w:b/>
          <w:bCs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13"/>
          <w:b/>
          <w:bCs/>
        </w:rPr>
        <w:t>32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00"/>
        </w:rPr>
      </w:r>
    </w:p>
    <w:p>
      <w:pPr>
        <w:spacing w:before="13" w:after="0" w:line="240" w:lineRule="auto"/>
        <w:ind w:right="2154"/>
        <w:jc w:val="righ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spacing w:val="0"/>
          <w:w w:val="111"/>
          <w:b/>
          <w:bCs/>
        </w:rPr>
        <w:t>31</w:t>
      </w:r>
      <w:r>
        <w:rPr>
          <w:rFonts w:ascii="Times New Roman" w:hAnsi="Times New Roman" w:cs="Times New Roman" w:eastAsia="Times New Roman"/>
          <w:sz w:val="16"/>
          <w:szCs w:val="16"/>
          <w:spacing w:val="-1"/>
          <w:w w:val="111"/>
          <w:b/>
          <w:bCs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11"/>
          <w:b/>
          <w:bCs/>
        </w:rPr>
        <w:t>543</w:t>
      </w:r>
      <w:r>
        <w:rPr>
          <w:rFonts w:ascii="Times New Roman" w:hAnsi="Times New Roman" w:cs="Times New Roman" w:eastAsia="Times New Roman"/>
          <w:sz w:val="16"/>
          <w:szCs w:val="16"/>
          <w:spacing w:val="2"/>
          <w:w w:val="111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spacing w:val="2"/>
          <w:w w:val="94"/>
          <w:b/>
          <w:bCs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spacing w:val="4"/>
          <w:w w:val="89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13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01"/>
          <w:b/>
          <w:bCs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spacing w:val="1"/>
          <w:w w:val="124"/>
          <w:b/>
          <w:bCs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09"/>
          <w:b/>
          <w:bCs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0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6" w:after="0" w:line="240" w:lineRule="exact"/>
        <w:jc w:val="left"/>
        <w:rPr>
          <w:sz w:val="24"/>
          <w:szCs w:val="24"/>
        </w:rPr>
      </w:pPr>
      <w:rPr/>
      <w:r>
        <w:rPr>
          <w:sz w:val="24"/>
          <w:szCs w:val="24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18.400002" w:type="dxa"/>
      </w:tblPr>
      <w:tblGrid/>
      <w:tr>
        <w:trPr>
          <w:trHeight w:val="280" w:hRule="exact"/>
        </w:trPr>
        <w:tc>
          <w:tcPr>
            <w:tcW w:w="2613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83" w:after="0" w:line="240" w:lineRule="auto"/>
              <w:ind w:left="40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2"/>
                <w:w w:val="100"/>
                <w:b/>
                <w:bCs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00"/>
                <w:b/>
                <w:bCs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-1"/>
                <w:w w:val="100"/>
                <w:b/>
                <w:bCs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00"/>
                <w:b/>
                <w:bCs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26"/>
                <w:w w:val="100"/>
                <w:b/>
                <w:bCs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1"/>
                <w:w w:val="124"/>
                <w:b/>
                <w:bCs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1"/>
                <w:w w:val="112"/>
                <w:b/>
                <w:bCs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4"/>
                <w:w w:val="89"/>
                <w:b/>
                <w:bCs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13"/>
                <w:b/>
                <w:bCs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27"/>
                <w:b/>
                <w:bCs/>
              </w:rPr>
              <w:t>c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1"/>
                <w:w w:val="124"/>
                <w:b/>
                <w:bCs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-7"/>
                <w:w w:val="109"/>
                <w:b/>
                <w:bCs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13"/>
                <w:b/>
                <w:bCs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-4"/>
                <w:w w:val="112"/>
                <w:b/>
                <w:bCs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-2"/>
                <w:w w:val="101"/>
                <w:b/>
                <w:bCs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13"/>
                <w:b/>
                <w:bCs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01"/>
                <w:b/>
                <w:bCs/>
              </w:rPr>
              <w:t>: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392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83" w:after="0" w:line="240" w:lineRule="auto"/>
              <w:ind w:left="1128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11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1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11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1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ys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1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1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1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1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c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1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8"/>
                <w:w w:val="11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1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9"/>
                <w:w w:val="11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: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</w:tc>
        <w:tc>
          <w:tcPr>
            <w:tcW w:w="41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/>
            <w:rPr/>
          </w:p>
        </w:tc>
      </w:tr>
      <w:tr>
        <w:trPr>
          <w:trHeight w:val="280" w:hRule="exact"/>
        </w:trPr>
        <w:tc>
          <w:tcPr>
            <w:tcW w:w="2613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0" w:after="0" w:line="184" w:lineRule="exact"/>
              <w:ind w:left="40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w w:val="113"/>
                <w:b/>
                <w:bCs/>
              </w:rPr>
              <w:t>2016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-1"/>
                <w:w w:val="101"/>
                <w:b/>
                <w:bCs/>
              </w:rPr>
              <w:t>-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13"/>
                <w:b/>
                <w:bCs/>
              </w:rPr>
              <w:t>12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-1"/>
                <w:w w:val="101"/>
                <w:b/>
                <w:bCs/>
              </w:rPr>
              <w:t>-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13"/>
                <w:b/>
                <w:bCs/>
              </w:rPr>
              <w:t>23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3925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0" w:after="0" w:line="184" w:lineRule="exact"/>
              <w:ind w:left="1128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4"/>
                <w:w w:val="100"/>
                <w:b/>
                <w:bCs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1"/>
                <w:w w:val="100"/>
                <w:b/>
                <w:bCs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00"/>
                <w:b/>
                <w:bCs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29"/>
                <w:w w:val="100"/>
                <w:b/>
                <w:bCs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-2"/>
                <w:w w:val="100"/>
                <w:b/>
                <w:bCs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-4"/>
                <w:w w:val="100"/>
                <w:b/>
                <w:bCs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00"/>
                <w:b/>
                <w:bCs/>
              </w:rPr>
              <w:t>ż.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28"/>
                <w:w w:val="100"/>
                <w:b/>
                <w:bCs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15"/>
                <w:b/>
                <w:bCs/>
              </w:rPr>
              <w:t>Ja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15"/>
                <w:b/>
                <w:bCs/>
              </w:rPr>
              <w:t>ce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15"/>
                <w:b/>
                <w:bCs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-1"/>
                <w:w w:val="115"/>
                <w:b/>
                <w:bCs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-3"/>
                <w:w w:val="110"/>
                <w:b/>
                <w:bCs/>
              </w:rPr>
              <w:t>B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13"/>
                <w:b/>
                <w:bCs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4"/>
                <w:w w:val="89"/>
                <w:b/>
                <w:bCs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13"/>
                <w:b/>
                <w:bCs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-4"/>
                <w:w w:val="112"/>
                <w:b/>
                <w:bCs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13"/>
                <w:b/>
                <w:bCs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4150" w:type="dxa"/>
            <w:tcBorders>
              <w:top w:val="nil" w:sz="6" w:space="0" w:color="auto"/>
              <w:bottom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spacing w:before="0" w:after="0" w:line="184" w:lineRule="exact"/>
              <w:ind w:left="735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</w:tc>
      </w:tr>
    </w:tbl>
    <w:p>
      <w:pPr>
        <w:jc w:val="left"/>
        <w:spacing w:after="0"/>
        <w:sectPr>
          <w:type w:val="continuous"/>
          <w:pgSz w:w="11900" w:h="16840"/>
          <w:pgMar w:top="1080" w:bottom="280" w:left="480" w:right="500"/>
        </w:sectPr>
      </w:pPr>
      <w:rPr/>
    </w:p>
    <w:p>
      <w:pPr>
        <w:spacing w:before="6" w:after="0" w:line="150" w:lineRule="exact"/>
        <w:jc w:val="left"/>
        <w:rPr>
          <w:sz w:val="15"/>
          <w:szCs w:val="15"/>
        </w:rPr>
      </w:pPr>
      <w:rPr/>
      <w:r>
        <w:rPr>
          <w:sz w:val="15"/>
          <w:szCs w:val="15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30" w:after="0" w:line="270" w:lineRule="exact"/>
        <w:ind w:left="4468" w:right="4514"/>
        <w:jc w:val="center"/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-1"/>
          <w:w w:val="100"/>
          <w:b/>
          <w:bCs/>
          <w:position w:val="-1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-2"/>
          <w:w w:val="100"/>
          <w:b/>
          <w:bCs/>
          <w:position w:val="-1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100"/>
          <w:b/>
          <w:bCs/>
          <w:position w:val="-1"/>
        </w:rPr>
        <w:t>z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"/>
          <w:w w:val="100"/>
          <w:b/>
          <w:bCs/>
          <w:position w:val="-1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2"/>
          <w:w w:val="100"/>
          <w:b/>
          <w:bCs/>
          <w:position w:val="-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-2"/>
          <w:w w:val="100"/>
          <w:b/>
          <w:bCs/>
          <w:position w:val="-1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100"/>
          <w:b/>
          <w:bCs/>
          <w:position w:val="-1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"/>
          <w:w w:val="100"/>
          <w:b/>
          <w:bCs/>
          <w:position w:val="-1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100"/>
          <w:b/>
          <w:bCs/>
          <w:position w:val="-1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100"/>
          <w:b/>
          <w:bCs/>
          <w:position w:val="-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5"/>
          <w:w w:val="100"/>
          <w:b/>
          <w:bCs/>
          <w:position w:val="-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-2"/>
          <w:w w:val="87"/>
          <w:b/>
          <w:bCs/>
          <w:position w:val="-1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2"/>
          <w:w w:val="122"/>
          <w:b/>
          <w:bCs/>
          <w:position w:val="-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2"/>
          <w:w w:val="109"/>
          <w:b/>
          <w:bCs/>
          <w:position w:val="-1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2"/>
          <w:w w:val="122"/>
          <w:b/>
          <w:bCs/>
          <w:position w:val="-1"/>
        </w:rPr>
        <w:t>ó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99"/>
          <w:b/>
          <w:bCs/>
          <w:position w:val="-1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  <w:position w:val="0"/>
        </w:rPr>
      </w:r>
    </w:p>
    <w:p>
      <w:pPr>
        <w:spacing w:before="16" w:after="0" w:line="260" w:lineRule="exact"/>
        <w:jc w:val="left"/>
        <w:rPr>
          <w:sz w:val="26"/>
          <w:szCs w:val="26"/>
        </w:rPr>
      </w:pPr>
      <w:rPr/>
      <w:r>
        <w:rPr>
          <w:sz w:val="26"/>
          <w:szCs w:val="26"/>
        </w:rPr>
      </w:r>
    </w:p>
    <w:p>
      <w:pPr>
        <w:jc w:val="left"/>
        <w:spacing w:after="0"/>
        <w:sectPr>
          <w:pgNumType w:start="2"/>
          <w:pgMar w:header="589" w:footer="1113" w:top="940" w:bottom="1300" w:left="520" w:right="460"/>
          <w:headerReference w:type="default" r:id="rId5"/>
          <w:footerReference w:type="default" r:id="rId6"/>
          <w:pgSz w:w="11900" w:h="16840"/>
        </w:sectPr>
      </w:pPr>
      <w:rPr/>
    </w:p>
    <w:p>
      <w:pPr>
        <w:spacing w:before="43" w:after="0" w:line="256" w:lineRule="auto"/>
        <w:ind w:left="1107" w:right="-48" w:firstLine="-787"/>
        <w:jc w:val="left"/>
        <w:tabs>
          <w:tab w:pos="12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b/>
          <w:bCs/>
        </w:rPr>
        <w:tab/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94"/>
          <w:b/>
          <w:bCs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24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2"/>
          <w:b/>
          <w:bCs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2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12"/>
          <w:b/>
          <w:bCs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24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  <w:b/>
          <w:bCs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5"/>
          <w:w w:val="114"/>
          <w:b/>
          <w:bCs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  <w:b/>
          <w:bCs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85"/>
          <w:b/>
          <w:bCs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43" w:after="0" w:line="240" w:lineRule="auto"/>
        <w:ind w:right="-20"/>
        <w:jc w:val="left"/>
        <w:tabs>
          <w:tab w:pos="2580" w:val="left"/>
          <w:tab w:pos="7160" w:val="left"/>
          <w:tab w:pos="796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/>
        <w:br w:type="column"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  <w:b/>
          <w:bCs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  <w:b/>
          <w:bCs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00"/>
          <w:b/>
          <w:bCs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1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b/>
          <w:bCs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12"/>
          <w:b/>
          <w:bCs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45"/>
          <w:b/>
          <w:bCs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4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4"/>
          <w:w w:val="100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  <w:b/>
          <w:bCs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  <w:b/>
          <w:bCs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  <w:b/>
          <w:bCs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b/>
          <w:bCs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8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16"/>
          <w:b/>
          <w:bCs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6"/>
          <w:w w:val="116"/>
          <w:b/>
          <w:bCs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6"/>
          <w:b/>
          <w:bCs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6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6"/>
          <w:b/>
          <w:bCs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6"/>
          <w:b/>
          <w:bCs/>
        </w:rPr>
        <w:t>ze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6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6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6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2"/>
          <w:w w:val="116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6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6"/>
          <w:b/>
          <w:bCs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16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6"/>
          <w:b/>
          <w:bCs/>
        </w:rPr>
        <w:t>ś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6"/>
          <w:b/>
          <w:bCs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6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7"/>
          <w:w w:val="116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4"/>
          <w:w w:val="100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  <w:b/>
          <w:bCs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  <w:b/>
          <w:bCs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b/>
          <w:bCs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b/>
          <w:bCs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b/>
          <w:bCs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  <w:b/>
          <w:bCs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4"/>
          <w:w w:val="100"/>
          <w:b/>
          <w:bCs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b/>
          <w:bCs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9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b/>
          <w:bCs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72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  <w:b/>
          <w:bCs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24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45"/>
          <w:b/>
          <w:bCs/>
        </w:rPr>
        <w:t>ś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  <w:b/>
          <w:bCs/>
        </w:rPr>
        <w:t>ć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jc w:val="left"/>
        <w:spacing w:after="0"/>
        <w:sectPr>
          <w:type w:val="continuous"/>
          <w:pgSz w:w="11900" w:h="16840"/>
          <w:pgMar w:top="1080" w:bottom="280" w:left="520" w:right="460"/>
          <w:cols w:num="2" w:equalWidth="0">
            <w:col w:w="1671" w:space="564"/>
            <w:col w:w="8685"/>
          </w:cols>
        </w:sectPr>
      </w:pPr>
      <w:rPr/>
    </w:p>
    <w:p>
      <w:pPr>
        <w:spacing w:before="0" w:after="0" w:line="240" w:lineRule="auto"/>
        <w:ind w:left="118" w:right="-20"/>
        <w:jc w:val="left"/>
        <w:tabs>
          <w:tab w:pos="320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72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4"/>
          <w:w w:val="112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45"/>
          <w:b/>
          <w:bCs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1"/>
          <w:w w:val="101"/>
          <w:b/>
          <w:bCs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01"/>
          <w:b/>
          <w:bCs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3"/>
          <w:w w:val="85"/>
          <w:b/>
          <w:bCs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4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01"/>
          <w:b/>
          <w:bCs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1"/>
          <w:b/>
          <w:bCs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1"/>
          <w:w w:val="101"/>
          <w:b/>
          <w:bCs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4"/>
          <w:w w:val="89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5"/>
          <w:w w:val="113"/>
          <w:b/>
          <w:bCs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4"/>
          <w:w w:val="113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4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1"/>
          <w:w w:val="101"/>
          <w:b/>
          <w:bCs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4"/>
          <w:w w:val="89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4"/>
          <w:w w:val="112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2"/>
          <w:b/>
          <w:bCs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13" w:after="0" w:line="240" w:lineRule="auto"/>
        <w:ind w:left="118" w:right="-20"/>
        <w:jc w:val="left"/>
        <w:tabs>
          <w:tab w:pos="2060" w:val="left"/>
          <w:tab w:pos="320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4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10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0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07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0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07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0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01.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1"/>
          <w:w w:val="11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01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45"/>
          <w:b/>
          <w:bCs/>
        </w:rPr>
        <w:t>ś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7"/>
          <w:w w:val="109"/>
          <w:b/>
          <w:bCs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01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1"/>
          <w:w w:val="101"/>
          <w:b/>
          <w:bCs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01"/>
          <w:b/>
          <w:bCs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4"/>
          <w:w w:val="112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01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4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00"/>
          <w:b/>
          <w:bCs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4"/>
          <w:w w:val="100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00"/>
          <w:b/>
          <w:bCs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5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3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2"/>
          <w:w w:val="110"/>
          <w:b/>
          <w:bCs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1"/>
          <w:w w:val="110"/>
          <w:b/>
          <w:bCs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0"/>
          <w:b/>
          <w:bCs/>
        </w:rPr>
        <w:t>07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10"/>
          <w:b/>
          <w:bCs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0"/>
          <w:b/>
          <w:bCs/>
        </w:rPr>
        <w:t>07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10"/>
          <w:b/>
          <w:bCs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0"/>
          <w:b/>
          <w:bCs/>
        </w:rPr>
        <w:t>01.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3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2"/>
          <w:w w:val="100"/>
          <w:b/>
          <w:bCs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00"/>
          <w:b/>
          <w:bCs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V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2"/>
          <w:b/>
          <w:bCs/>
        </w:rPr>
        <w:t>45231400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1"/>
          <w:w w:val="112"/>
          <w:b/>
          <w:bCs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2"/>
          <w:b/>
          <w:bCs/>
        </w:rPr>
        <w:t>9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12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3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13"/>
          <w:b/>
          <w:bCs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4"/>
          <w:w w:val="113"/>
          <w:b/>
          <w:bCs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13"/>
          <w:b/>
          <w:bCs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13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8"/>
          <w:w w:val="113"/>
          <w:b/>
          <w:bCs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13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00"/>
          <w:b/>
          <w:bCs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00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4"/>
          <w:w w:val="100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00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3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1"/>
          <w:b/>
          <w:bCs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3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12"/>
          <w:b/>
          <w:bCs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01"/>
          <w:b/>
          <w:bCs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24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7"/>
          <w:w w:val="109"/>
          <w:b/>
          <w:bCs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5"/>
          <w:w w:val="113"/>
          <w:b/>
          <w:bCs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2"/>
          <w:b/>
          <w:bCs/>
        </w:rPr>
        <w:t>h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17" w:after="0" w:line="180" w:lineRule="exact"/>
        <w:ind w:left="3200" w:right="-20"/>
        <w:jc w:val="left"/>
        <w:tabs>
          <w:tab w:pos="920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spacing w:val="0"/>
          <w:w w:val="112"/>
          <w:b/>
          <w:bCs/>
        </w:rPr>
        <w:t>364</w:t>
      </w:r>
      <w:r>
        <w:rPr>
          <w:rFonts w:ascii="Times New Roman" w:hAnsi="Times New Roman" w:cs="Times New Roman" w:eastAsia="Times New Roman"/>
          <w:sz w:val="16"/>
          <w:szCs w:val="16"/>
          <w:spacing w:val="-2"/>
          <w:w w:val="112"/>
          <w:b/>
          <w:bCs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12"/>
          <w:b/>
          <w:bCs/>
        </w:rPr>
        <w:t>437</w:t>
      </w:r>
      <w:r>
        <w:rPr>
          <w:rFonts w:ascii="Times New Roman" w:hAnsi="Times New Roman" w:cs="Times New Roman" w:eastAsia="Times New Roman"/>
          <w:sz w:val="16"/>
          <w:szCs w:val="16"/>
          <w:spacing w:val="-1"/>
          <w:w w:val="112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00"/>
          <w:b/>
          <w:bCs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spacing w:val="-29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00"/>
          <w:b/>
          <w:bCs/>
        </w:rPr>
        <w:tab/>
      </w:r>
      <w:r>
        <w:rPr>
          <w:rFonts w:ascii="Times New Roman" w:hAnsi="Times New Roman" w:cs="Times New Roman" w:eastAsia="Times New Roman"/>
          <w:sz w:val="16"/>
          <w:szCs w:val="16"/>
          <w:spacing w:val="0"/>
          <w:w w:val="100"/>
          <w:b/>
          <w:bCs/>
        </w:rPr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  <w:position w:val="-1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position w:val="0"/>
        </w:rPr>
      </w:r>
    </w:p>
    <w:p>
      <w:pPr>
        <w:jc w:val="left"/>
        <w:spacing w:after="0"/>
        <w:sectPr>
          <w:type w:val="continuous"/>
          <w:pgSz w:w="11900" w:h="16840"/>
          <w:pgMar w:top="1080" w:bottom="280" w:left="520" w:right="460"/>
        </w:sectPr>
      </w:pPr>
      <w:rPr/>
    </w:p>
    <w:p>
      <w:pPr>
        <w:spacing w:before="11" w:after="0" w:line="240" w:lineRule="auto"/>
        <w:ind w:left="118"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11" w:after="0" w:line="240" w:lineRule="auto"/>
        <w:ind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/>
        <w:br w:type="column"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201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312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11" w:after="0" w:line="250" w:lineRule="auto"/>
        <w:ind w:right="2312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/>
        <w:br w:type="column"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17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7"/>
        </w:rPr>
        <w:t>ę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7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17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7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17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5"/>
        </w:rPr>
        <w:t>yk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5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7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7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17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0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0"/>
        </w:rPr>
        <w:t>·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10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2,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1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ę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7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7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2"/>
        </w:rPr>
        <w:t>ść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un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84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84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4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8"/>
          <w:w w:val="84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2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2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12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2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2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2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2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2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7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7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0" w:after="0" w:line="120" w:lineRule="exact"/>
        <w:jc w:val="left"/>
        <w:rPr>
          <w:sz w:val="12"/>
          <w:szCs w:val="12"/>
        </w:rPr>
      </w:pPr>
      <w:rPr/>
      <w:r>
        <w:rPr>
          <w:sz w:val="12"/>
          <w:szCs w:val="12"/>
        </w:rPr>
      </w:r>
    </w:p>
    <w:p>
      <w:pPr>
        <w:spacing w:before="0" w:after="0" w:line="240" w:lineRule="auto"/>
        <w:ind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955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00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000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120" w:lineRule="exact"/>
        <w:jc w:val="left"/>
        <w:rPr>
          <w:sz w:val="12"/>
          <w:szCs w:val="12"/>
        </w:rPr>
      </w:pPr>
      <w:rPr/>
      <w:r>
        <w:rPr>
          <w:sz w:val="12"/>
          <w:szCs w:val="12"/>
        </w:rPr>
      </w:r>
    </w:p>
    <w:p>
      <w:pPr>
        <w:spacing w:before="0" w:after="0" w:line="240" w:lineRule="auto"/>
        <w:ind w:right="-20"/>
        <w:jc w:val="left"/>
        <w:tabs>
          <w:tab w:pos="2400" w:val="left"/>
          <w:tab w:pos="480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0"/>
        </w:rPr>
        <w:t>(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274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10"/>
        </w:rPr>
        <w:t>+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31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0"/>
        </w:rPr>
        <w:t>)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0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0"/>
          <w:w w:val="11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61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180" w:lineRule="exact"/>
        <w:ind w:left="4066" w:right="-20"/>
        <w:jc w:val="left"/>
        <w:tabs>
          <w:tab w:pos="5540" w:val="left"/>
          <w:tab w:pos="72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  <w:position w:val="-1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  <w:position w:val="-1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  <w:position w:val="-1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  <w:position w:val="-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  <w:position w:val="-1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  <w:position w:val="-1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  <w:position w:val="-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>61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  <w:position w:val="-1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1"/>
          <w:w w:val="100"/>
          <w:position w:val="-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00"/>
          <w:position w:val="-1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0"/>
          <w:w w:val="100"/>
          <w:position w:val="-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  <w:position w:val="-1"/>
        </w:rPr>
        <w:t>61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  <w:position w:val="-1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  <w:position w:val="-1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position w:val="0"/>
        </w:rPr>
      </w:r>
    </w:p>
    <w:p>
      <w:pPr>
        <w:jc w:val="left"/>
        <w:spacing w:after="0"/>
        <w:sectPr>
          <w:type w:val="continuous"/>
          <w:pgSz w:w="11900" w:h="16840"/>
          <w:pgMar w:top="1080" w:bottom="280" w:left="520" w:right="460"/>
          <w:cols w:num="3" w:equalWidth="0">
            <w:col w:w="478" w:space="379"/>
            <w:col w:w="1029" w:space="1314"/>
            <w:col w:w="7720"/>
          </w:cols>
        </w:sectPr>
      </w:pPr>
      <w:rPr/>
    </w:p>
    <w:p>
      <w:pPr>
        <w:spacing w:before="11" w:after="0" w:line="240" w:lineRule="auto"/>
        <w:ind w:left="118"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11" w:after="0" w:line="240" w:lineRule="auto"/>
        <w:ind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/>
        <w:br w:type="column"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701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11" w:after="0" w:line="240" w:lineRule="auto"/>
        <w:ind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/>
        <w:br w:type="column"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9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ę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un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right="-20"/>
        <w:jc w:val="left"/>
        <w:tabs>
          <w:tab w:pos="2400" w:val="left"/>
          <w:tab w:pos="480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8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79"/>
        </w:rPr>
        <w:t>*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4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79"/>
        </w:rPr>
        <w:t>*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(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274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)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87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840000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180" w:lineRule="exact"/>
        <w:ind w:left="4066" w:right="-20"/>
        <w:jc w:val="left"/>
        <w:tabs>
          <w:tab w:pos="5460" w:val="left"/>
          <w:tab w:pos="71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  <w:position w:val="-1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  <w:position w:val="-1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  <w:position w:val="-1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  <w:position w:val="-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  <w:position w:val="-1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  <w:position w:val="-1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  <w:position w:val="-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>87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  <w:position w:val="-1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>84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2"/>
          <w:w w:val="100"/>
          <w:position w:val="-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0"/>
          <w:position w:val="-1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8"/>
          <w:w w:val="100"/>
          <w:position w:val="-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  <w:position w:val="-1"/>
        </w:rPr>
        <w:t>87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  <w:position w:val="-1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  <w:position w:val="-1"/>
        </w:rPr>
        <w:t>84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position w:val="0"/>
        </w:rPr>
      </w:r>
    </w:p>
    <w:p>
      <w:pPr>
        <w:jc w:val="left"/>
        <w:spacing w:after="0"/>
        <w:sectPr>
          <w:type w:val="continuous"/>
          <w:pgSz w:w="11900" w:h="16840"/>
          <w:pgMar w:top="1080" w:bottom="280" w:left="520" w:right="460"/>
          <w:cols w:num="3" w:equalWidth="0">
            <w:col w:w="478" w:space="379"/>
            <w:col w:w="1055" w:space="1287"/>
            <w:col w:w="7721"/>
          </w:cols>
        </w:sectPr>
      </w:pPr>
      <w:rPr/>
    </w:p>
    <w:p>
      <w:pPr>
        <w:spacing w:before="11" w:after="0" w:line="240" w:lineRule="auto"/>
        <w:ind w:left="118"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11" w:after="0" w:line="240" w:lineRule="auto"/>
        <w:ind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/>
        <w:br w:type="column"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701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11" w:after="0" w:line="240" w:lineRule="auto"/>
        <w:ind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/>
        <w:br w:type="column"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9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ę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un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right="-20"/>
        <w:jc w:val="left"/>
        <w:tabs>
          <w:tab w:pos="2400" w:val="left"/>
          <w:tab w:pos="480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79"/>
        </w:rPr>
        <w:t>*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4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79"/>
        </w:rPr>
        <w:t>*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(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31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)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120000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180" w:lineRule="exact"/>
        <w:ind w:left="4066" w:right="-20"/>
        <w:jc w:val="left"/>
        <w:tabs>
          <w:tab w:pos="5460" w:val="left"/>
          <w:tab w:pos="71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  <w:position w:val="-1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  <w:position w:val="-1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  <w:position w:val="-1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  <w:position w:val="-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  <w:position w:val="-1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  <w:position w:val="-1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  <w:position w:val="-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>15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  <w:position w:val="-1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>12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2"/>
          <w:w w:val="100"/>
          <w:position w:val="-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0"/>
          <w:position w:val="-1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8"/>
          <w:w w:val="100"/>
          <w:position w:val="-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  <w:position w:val="-1"/>
        </w:rPr>
        <w:t>15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  <w:position w:val="-1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  <w:position w:val="-1"/>
        </w:rPr>
        <w:t>12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position w:val="0"/>
        </w:rPr>
      </w:r>
    </w:p>
    <w:p>
      <w:pPr>
        <w:jc w:val="left"/>
        <w:spacing w:after="0"/>
        <w:sectPr>
          <w:type w:val="continuous"/>
          <w:pgSz w:w="11900" w:h="16840"/>
          <w:pgMar w:top="1080" w:bottom="280" w:left="520" w:right="460"/>
          <w:cols w:num="3" w:equalWidth="0">
            <w:col w:w="478" w:space="379"/>
            <w:col w:w="1055" w:space="1287"/>
            <w:col w:w="7721"/>
          </w:cols>
        </w:sectPr>
      </w:pPr>
      <w:rPr/>
    </w:p>
    <w:p>
      <w:pPr>
        <w:spacing w:before="11" w:after="0" w:line="240" w:lineRule="auto"/>
        <w:ind w:left="118"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4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11" w:after="0" w:line="240" w:lineRule="auto"/>
        <w:ind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/>
        <w:br w:type="column"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702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11" w:after="0" w:line="240" w:lineRule="auto"/>
        <w:ind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/>
        <w:br w:type="column"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1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sy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ę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un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right="-20"/>
        <w:jc w:val="left"/>
        <w:tabs>
          <w:tab w:pos="2400" w:val="left"/>
          <w:tab w:pos="480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6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79"/>
        </w:rPr>
        <w:t>*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4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79"/>
        </w:rPr>
        <w:t>*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(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274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)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65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880000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180" w:lineRule="exact"/>
        <w:ind w:left="4066" w:right="-20"/>
        <w:jc w:val="left"/>
        <w:tabs>
          <w:tab w:pos="5460" w:val="left"/>
          <w:tab w:pos="71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  <w:position w:val="-1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  <w:position w:val="-1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  <w:position w:val="-1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  <w:position w:val="-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  <w:position w:val="-1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  <w:position w:val="-1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  <w:position w:val="-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>65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  <w:position w:val="-1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>88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2"/>
          <w:w w:val="100"/>
          <w:position w:val="-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0"/>
          <w:position w:val="-1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8"/>
          <w:w w:val="100"/>
          <w:position w:val="-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  <w:position w:val="-1"/>
        </w:rPr>
        <w:t>65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  <w:position w:val="-1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  <w:position w:val="-1"/>
        </w:rPr>
        <w:t>88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position w:val="0"/>
        </w:rPr>
      </w:r>
    </w:p>
    <w:p>
      <w:pPr>
        <w:jc w:val="left"/>
        <w:spacing w:after="0"/>
        <w:sectPr>
          <w:type w:val="continuous"/>
          <w:pgSz w:w="11900" w:h="16840"/>
          <w:pgMar w:top="1080" w:bottom="280" w:left="520" w:right="460"/>
          <w:cols w:num="3" w:equalWidth="0">
            <w:col w:w="478" w:space="379"/>
            <w:col w:w="1055" w:space="1287"/>
            <w:col w:w="7721"/>
          </w:cols>
        </w:sectPr>
      </w:pPr>
      <w:rPr/>
    </w:p>
    <w:p>
      <w:pPr>
        <w:spacing w:before="11" w:after="0" w:line="240" w:lineRule="auto"/>
        <w:ind w:left="118"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2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18"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6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4" w:after="0" w:line="180" w:lineRule="exact"/>
        <w:jc w:val="left"/>
        <w:rPr>
          <w:sz w:val="18"/>
          <w:szCs w:val="18"/>
        </w:rPr>
      </w:pPr>
      <w:rPr/>
      <w:r>
        <w:rPr>
          <w:sz w:val="18"/>
          <w:szCs w:val="18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18"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7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2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18"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8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6" w:after="0" w:line="170" w:lineRule="exact"/>
        <w:jc w:val="left"/>
        <w:rPr>
          <w:sz w:val="17"/>
          <w:szCs w:val="17"/>
        </w:rPr>
      </w:pPr>
      <w:rPr/>
      <w:r>
        <w:rPr>
          <w:sz w:val="17"/>
          <w:szCs w:val="17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18"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9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11" w:after="0" w:line="240" w:lineRule="auto"/>
        <w:ind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/>
        <w:br w:type="column"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702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2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705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4" w:after="0" w:line="180" w:lineRule="exact"/>
        <w:jc w:val="left"/>
        <w:rPr>
          <w:sz w:val="18"/>
          <w:szCs w:val="18"/>
        </w:rPr>
      </w:pPr>
      <w:rPr/>
      <w:r>
        <w:rPr>
          <w:sz w:val="18"/>
          <w:szCs w:val="18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706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2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50" w:lineRule="auto"/>
        <w:ind w:right="-48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707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(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)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6" w:after="0" w:line="170" w:lineRule="exact"/>
        <w:jc w:val="left"/>
        <w:rPr>
          <w:sz w:val="17"/>
          <w:szCs w:val="17"/>
        </w:rPr>
      </w:pPr>
      <w:rPr/>
      <w:r>
        <w:rPr>
          <w:sz w:val="17"/>
          <w:szCs w:val="17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713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11" w:after="0" w:line="240" w:lineRule="auto"/>
        <w:ind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/>
        <w:br w:type="column"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1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sy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ę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un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right="-20"/>
        <w:jc w:val="left"/>
        <w:tabs>
          <w:tab w:pos="2400" w:val="left"/>
          <w:tab w:pos="480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79"/>
        </w:rPr>
        <w:t>*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4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79"/>
        </w:rPr>
        <w:t>*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(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31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)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600000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4066" w:right="-20"/>
        <w:jc w:val="left"/>
        <w:tabs>
          <w:tab w:pos="5460" w:val="left"/>
          <w:tab w:pos="71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60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0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60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1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ż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9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09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ych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7"/>
          <w:w w:val="109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V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12"/>
        </w:rPr>
        <w:t>F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·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140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·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4"/>
          <w:w w:val="100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5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00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right="-20"/>
        <w:jc w:val="left"/>
        <w:tabs>
          <w:tab w:pos="2400" w:val="left"/>
          <w:tab w:pos="480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9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9"/>
        </w:rPr>
        <w:t>+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9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9"/>
        </w:rPr>
        <w:t>+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9"/>
        </w:rPr>
        <w:t>+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9"/>
        </w:rPr>
        <w:t>+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9"/>
        </w:rPr>
        <w:t>+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6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9"/>
        </w:rPr>
        <w:t>+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9"/>
        </w:rPr>
        <w:t>+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9"/>
          <w:w w:val="109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36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right="-20"/>
        <w:jc w:val="left"/>
        <w:tabs>
          <w:tab w:pos="2400" w:val="left"/>
          <w:tab w:pos="480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9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9"/>
        </w:rPr>
        <w:t>+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6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9"/>
        </w:rPr>
        <w:t>+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6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9"/>
        </w:rPr>
        <w:t>+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6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9"/>
        </w:rPr>
        <w:t>+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6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9"/>
        </w:rPr>
        <w:t>+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6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8"/>
          <w:w w:val="109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39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4066" w:right="-20"/>
        <w:jc w:val="left"/>
        <w:tabs>
          <w:tab w:pos="5540" w:val="left"/>
          <w:tab w:pos="72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76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9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76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1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sy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08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8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8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8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8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08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8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8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sku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9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9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19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6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16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6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6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6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6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6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6"/>
        </w:rPr>
        <w:t>ść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6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4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·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right="-20"/>
        <w:jc w:val="left"/>
        <w:tabs>
          <w:tab w:pos="2360" w:val="left"/>
          <w:tab w:pos="470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2"/>
        </w:rPr>
        <w:t>274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2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2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12"/>
        </w:rPr>
        <w:t>+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2"/>
        </w:rPr>
        <w:t>31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2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2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4"/>
          <w:w w:val="112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306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3974" w:right="-20"/>
        <w:jc w:val="left"/>
        <w:tabs>
          <w:tab w:pos="5460" w:val="left"/>
          <w:tab w:pos="71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306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9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306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50" w:lineRule="auto"/>
        <w:ind w:right="189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1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9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94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1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1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1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1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ych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ę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7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7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7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7"/>
        </w:rPr>
        <w:t>·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7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7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7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7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7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0"/>
          <w:w w:val="107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7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7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07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7"/>
        </w:rPr>
        <w:t>yk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7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7"/>
        </w:rPr>
        <w:t>yc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7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7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85"/>
        </w:rPr>
        <w:t>f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ą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0"/>
          <w:w w:val="93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93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93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93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93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4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01"/>
        </w:rPr>
        <w:t>x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35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0" w:after="0" w:line="240" w:lineRule="auto"/>
        <w:ind w:right="-20"/>
        <w:jc w:val="left"/>
        <w:tabs>
          <w:tab w:pos="2360" w:val="left"/>
          <w:tab w:pos="470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235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1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36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1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9"/>
          <w:w w:val="11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198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right="-20"/>
        <w:jc w:val="left"/>
        <w:tabs>
          <w:tab w:pos="2360" w:val="left"/>
          <w:tab w:pos="4700" w:val="left"/>
          <w:tab w:pos="508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129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1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39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1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9"/>
          <w:w w:val="11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5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89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3974" w:right="-20"/>
        <w:jc w:val="left"/>
        <w:tabs>
          <w:tab w:pos="5460" w:val="left"/>
          <w:tab w:pos="71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288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9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288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50" w:lineRule="auto"/>
        <w:ind w:right="182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1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9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94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4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4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0"/>
          <w:w w:val="114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4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2"/>
          <w:w w:val="114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ub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7"/>
        </w:rPr>
        <w:t>kn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ę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ych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4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4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4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4"/>
        </w:rPr>
        <w:t>·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4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4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4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2"/>
          <w:w w:val="104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4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4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0"/>
          <w:w w:val="93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93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93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93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93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4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01"/>
        </w:rPr>
        <w:t>x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35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0" w:after="0" w:line="240" w:lineRule="auto"/>
        <w:ind w:right="-20"/>
        <w:jc w:val="left"/>
        <w:tabs>
          <w:tab w:pos="2400" w:val="left"/>
          <w:tab w:pos="480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36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5"/>
        </w:rPr>
        <w:t>+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4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79"/>
        </w:rPr>
        <w:t>*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76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right="-20"/>
        <w:jc w:val="left"/>
        <w:tabs>
          <w:tab w:pos="2400" w:val="left"/>
          <w:tab w:pos="480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39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5"/>
        </w:rPr>
        <w:t>+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4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79"/>
        </w:rPr>
        <w:t>*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59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180" w:lineRule="exact"/>
        <w:ind w:left="4066" w:right="-20"/>
        <w:jc w:val="left"/>
        <w:tabs>
          <w:tab w:pos="5460" w:val="left"/>
          <w:tab w:pos="71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  <w:position w:val="-1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  <w:position w:val="-1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  <w:position w:val="-1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  <w:position w:val="-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  <w:position w:val="-1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  <w:position w:val="-1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  <w:position w:val="-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>136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  <w:position w:val="-1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2"/>
          <w:w w:val="100"/>
          <w:position w:val="-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9"/>
          <w:w w:val="100"/>
          <w:position w:val="-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position w:val="-1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  <w:position w:val="-1"/>
        </w:rPr>
        <w:t>136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  <w:position w:val="-1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  <w:position w:val="-1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position w:val="0"/>
        </w:rPr>
      </w:r>
    </w:p>
    <w:p>
      <w:pPr>
        <w:jc w:val="left"/>
        <w:spacing w:after="0"/>
        <w:sectPr>
          <w:type w:val="continuous"/>
          <w:pgSz w:w="11900" w:h="16840"/>
          <w:pgMar w:top="1080" w:bottom="280" w:left="520" w:right="460"/>
          <w:cols w:num="3" w:equalWidth="0">
            <w:col w:w="478" w:space="379"/>
            <w:col w:w="1055" w:space="1287"/>
            <w:col w:w="7721"/>
          </w:cols>
        </w:sectPr>
      </w:pPr>
      <w:rPr/>
    </w:p>
    <w:p>
      <w:pPr>
        <w:spacing w:before="11" w:after="0" w:line="240" w:lineRule="auto"/>
        <w:ind w:left="118"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4" w:after="0" w:line="180" w:lineRule="exact"/>
        <w:jc w:val="left"/>
        <w:rPr>
          <w:sz w:val="18"/>
          <w:szCs w:val="18"/>
        </w:rPr>
      </w:pPr>
      <w:rPr/>
      <w:r>
        <w:rPr>
          <w:sz w:val="18"/>
          <w:szCs w:val="18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18" w:right="-5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4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6" w:after="0" w:line="170" w:lineRule="exact"/>
        <w:jc w:val="left"/>
        <w:rPr>
          <w:sz w:val="17"/>
          <w:szCs w:val="17"/>
        </w:rPr>
      </w:pPr>
      <w:rPr/>
      <w:r>
        <w:rPr>
          <w:sz w:val="17"/>
          <w:szCs w:val="17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18"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12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4" w:after="0" w:line="180" w:lineRule="exact"/>
        <w:jc w:val="left"/>
        <w:rPr>
          <w:sz w:val="18"/>
          <w:szCs w:val="18"/>
        </w:rPr>
      </w:pPr>
      <w:rPr/>
      <w:r>
        <w:rPr>
          <w:sz w:val="18"/>
          <w:szCs w:val="18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18"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13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4" w:after="0" w:line="180" w:lineRule="exact"/>
        <w:jc w:val="left"/>
        <w:rPr>
          <w:sz w:val="18"/>
          <w:szCs w:val="18"/>
        </w:rPr>
      </w:pPr>
      <w:rPr/>
      <w:r>
        <w:rPr>
          <w:sz w:val="18"/>
          <w:szCs w:val="18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18"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14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11" w:after="0" w:line="240" w:lineRule="auto"/>
        <w:ind w:right="-62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/>
        <w:br w:type="column"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907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6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4" w:after="0" w:line="180" w:lineRule="exact"/>
        <w:jc w:val="left"/>
        <w:rPr>
          <w:sz w:val="18"/>
          <w:szCs w:val="18"/>
        </w:rPr>
      </w:pPr>
      <w:rPr/>
      <w:r>
        <w:rPr>
          <w:sz w:val="18"/>
          <w:szCs w:val="18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1302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4" w:after="0" w:line="180" w:lineRule="exact"/>
        <w:jc w:val="left"/>
        <w:rPr>
          <w:sz w:val="18"/>
          <w:szCs w:val="18"/>
        </w:rPr>
      </w:pPr>
      <w:rPr/>
      <w:r>
        <w:rPr>
          <w:sz w:val="18"/>
          <w:szCs w:val="18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401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108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2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401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108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6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2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401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108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180" w:lineRule="exact"/>
        <w:ind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  <w:position w:val="-1"/>
        </w:rPr>
        <w:t>8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position w:val="0"/>
        </w:rPr>
      </w:r>
    </w:p>
    <w:p>
      <w:pPr>
        <w:spacing w:before="11" w:after="0" w:line="240" w:lineRule="auto"/>
        <w:ind w:left="1138"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/>
        <w:br w:type="column"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1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9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94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1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1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1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1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ych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1138" w:right="-20"/>
        <w:jc w:val="left"/>
        <w:tabs>
          <w:tab w:pos="3480" w:val="left"/>
          <w:tab w:pos="584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235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5"/>
        </w:rPr>
        <w:t>+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4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79"/>
        </w:rPr>
        <w:t>*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275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1138" w:right="-20"/>
        <w:jc w:val="left"/>
        <w:tabs>
          <w:tab w:pos="3480" w:val="left"/>
          <w:tab w:pos="584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129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5"/>
        </w:rPr>
        <w:t>+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4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79"/>
        </w:rPr>
        <w:t>*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149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5080" w:right="128"/>
        <w:jc w:val="center"/>
        <w:tabs>
          <w:tab w:pos="6560" w:val="left"/>
          <w:tab w:pos="82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424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9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424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50" w:lineRule="auto"/>
        <w:ind w:left="1138" w:right="2066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1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7"/>
        </w:rPr>
        <w:t>ś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7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ę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6"/>
        </w:rPr>
        <w:t>sk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6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ę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9"/>
          <w:w w:val="8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8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8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7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4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ż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94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94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0" w:after="0" w:line="240" w:lineRule="auto"/>
        <w:ind w:left="1138" w:right="-20"/>
        <w:jc w:val="left"/>
        <w:tabs>
          <w:tab w:pos="3540" w:val="left"/>
          <w:tab w:pos="594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9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1138" w:right="-20"/>
        <w:jc w:val="left"/>
        <w:tabs>
          <w:tab w:pos="3540" w:val="left"/>
          <w:tab w:pos="5940" w:val="left"/>
          <w:tab w:pos="63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5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5203" w:right="-20"/>
        <w:jc w:val="left"/>
        <w:tabs>
          <w:tab w:pos="6680" w:val="left"/>
          <w:tab w:pos="836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0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10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0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1"/>
          <w:w w:val="11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right="-20"/>
        <w:jc w:val="left"/>
        <w:tabs>
          <w:tab w:pos="11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10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0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01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0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03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0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02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2"/>
          <w:w w:val="11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9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9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9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9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9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94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94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6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6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·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0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un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3542" w:right="-20"/>
        <w:jc w:val="left"/>
        <w:tabs>
          <w:tab w:pos="594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2"/>
        </w:rPr>
        <w:t>87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2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2"/>
        </w:rPr>
        <w:t>84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2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2"/>
        </w:rPr>
        <w:t>65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2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2"/>
        </w:rPr>
        <w:t>88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3"/>
          <w:w w:val="112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960000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5203" w:right="-20"/>
        <w:jc w:val="left"/>
        <w:tabs>
          <w:tab w:pos="6600" w:val="left"/>
          <w:tab w:pos="826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21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96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0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96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right="-20"/>
        <w:jc w:val="left"/>
        <w:tabs>
          <w:tab w:pos="11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10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0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01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0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03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0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02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2"/>
          <w:w w:val="11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9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9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9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9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9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94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94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6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6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·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0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un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3590" w:right="-20"/>
        <w:jc w:val="left"/>
        <w:tabs>
          <w:tab w:pos="60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2"/>
        </w:rPr>
        <w:t>15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2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2"/>
        </w:rPr>
        <w:t>12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2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2"/>
        </w:rPr>
        <w:t>12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2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2"/>
        </w:rPr>
        <w:t>6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4"/>
          <w:w w:val="112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520000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5262" w:right="128"/>
        <w:jc w:val="center"/>
        <w:tabs>
          <w:tab w:pos="6640" w:val="left"/>
          <w:tab w:pos="83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52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0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52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right="-20"/>
        <w:jc w:val="left"/>
        <w:tabs>
          <w:tab w:pos="11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10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0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01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0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03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0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02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2"/>
          <w:w w:val="11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9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9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9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9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9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94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94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6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6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7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7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7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7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7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5"/>
          <w:w w:val="117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17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7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00"/>
        </w:rPr>
        <w:t>ż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8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8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ę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180" w:lineRule="exact"/>
        <w:ind w:left="1138"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  <w:position w:val="-1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  <w:position w:val="-1"/>
        </w:rPr>
        <w:t>·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6"/>
          <w:position w:val="-1"/>
        </w:rPr>
        <w:t>km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position w:val="0"/>
        </w:rPr>
      </w:r>
    </w:p>
    <w:p>
      <w:pPr>
        <w:jc w:val="left"/>
        <w:spacing w:after="0"/>
        <w:sectPr>
          <w:type w:val="continuous"/>
          <w:pgSz w:w="11900" w:h="16840"/>
          <w:pgMar w:top="1080" w:bottom="280" w:left="520" w:right="460"/>
          <w:cols w:num="3" w:equalWidth="0">
            <w:col w:w="569" w:space="288"/>
            <w:col w:w="1058" w:space="147"/>
            <w:col w:w="8858"/>
          </w:cols>
        </w:sectPr>
      </w:pPr>
      <w:rPr/>
    </w:p>
    <w:p>
      <w:pPr>
        <w:spacing w:before="11" w:after="0" w:line="240" w:lineRule="auto"/>
        <w:ind w:left="5605" w:right="-20"/>
        <w:jc w:val="left"/>
        <w:tabs>
          <w:tab w:pos="800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/>
        <w:pict>
          <v:group style="position:absolute;margin-left:28.08005pt;margin-top:115.52005pt;width:538.7999pt;height:589.6799pt;mso-position-horizontal-relative:page;mso-position-vertical-relative:page;z-index:-651" coordorigin="562,2310" coordsize="10776,11794">
            <v:group style="position:absolute;left:1306;top:2315;width:2;height:11784" coordorigin="1306,2315" coordsize="2,11784">
              <v:shape style="position:absolute;left:1306;top:2315;width:2;height:11784" coordorigin="1306,2315" coordsize="0,11784" path="m1306,2315l1306,14099e" filled="f" stroked="t" strokeweight=".4799pt" strokecolor="#000000">
                <v:path arrowok="t"/>
              </v:shape>
            </v:group>
            <v:group style="position:absolute;left:2510;top:2315;width:2;height:11784" coordorigin="2510,2315" coordsize="2,11784">
              <v:shape style="position:absolute;left:2510;top:2315;width:2;height:11784" coordorigin="2510,2315" coordsize="0,11784" path="m2510,2315l2510,14099e" filled="f" stroked="t" strokeweight=".4799pt" strokecolor="#000000">
                <v:path arrowok="t"/>
              </v:shape>
            </v:group>
            <v:group style="position:absolute;left:3648;top:2315;width:2;height:11784" coordorigin="3648,2315" coordsize="2,11784">
              <v:shape style="position:absolute;left:3648;top:2315;width:2;height:11784" coordorigin="3648,2315" coordsize="0,11784" path="m3648,2315l3648,14099e" filled="f" stroked="t" strokeweight=".4799pt" strokecolor="#000000">
                <v:path arrowok="t"/>
              </v:shape>
            </v:group>
            <v:group style="position:absolute;left:9662;top:2315;width:2;height:11784" coordorigin="9662,2315" coordsize="2,11784">
              <v:shape style="position:absolute;left:9662;top:2315;width:2;height:11784" coordorigin="9662,2315" coordsize="0,11784" path="m9662,2315l9662,14099e" filled="f" stroked="t" strokeweight=".4799pt" strokecolor="#000000">
                <v:path arrowok="t"/>
              </v:shape>
            </v:group>
            <v:group style="position:absolute;left:10498;top:2315;width:2;height:11784" coordorigin="10498,2315" coordsize="2,11784">
              <v:shape style="position:absolute;left:10498;top:2315;width:2;height:11784" coordorigin="10498,2315" coordsize="0,11784" path="m10498,2315l10498,14099e" filled="f" stroked="t" strokeweight=".4799pt" strokecolor="#000000">
                <v:path arrowok="t"/>
              </v:shape>
            </v:group>
            <v:group style="position:absolute;left:11333;top:2315;width:2;height:11784" coordorigin="11333,2315" coordsize="2,11784">
              <v:shape style="position:absolute;left:11333;top:2315;width:2;height:11784" coordorigin="11333,2315" coordsize="0,11784" path="m11333,2315l11333,14099e" filled="f" stroked="t" strokeweight=".4799pt" strokecolor="#000000">
                <v:path arrowok="t"/>
              </v:shape>
            </v:group>
            <v:group style="position:absolute;left:566;top:2315;width:10766;height:2" coordorigin="566,2315" coordsize="10766,2">
              <v:shape style="position:absolute;left:566;top:2315;width:10766;height:2" coordorigin="566,2315" coordsize="10766,0" path="m566,2315l11333,2315e" filled="f" stroked="t" strokeweight=".4799pt" strokecolor="#000000">
                <v:path arrowok="t"/>
              </v:shape>
            </v:group>
            <v:group style="position:absolute;left:566;top:2709;width:10766;height:2" coordorigin="566,2709" coordsize="10766,2">
              <v:shape style="position:absolute;left:566;top:2709;width:10766;height:2" coordorigin="566,2709" coordsize="10766,0" path="m566,2709l11333,2709e" filled="f" stroked="t" strokeweight=".4799pt" strokecolor="#000000">
                <v:path arrowok="t"/>
              </v:shape>
            </v:group>
            <v:group style="position:absolute;left:566;top:2315;width:2;height:11784" coordorigin="566,2315" coordsize="2,11784">
              <v:shape style="position:absolute;left:566;top:2315;width:2;height:11784" coordorigin="566,2315" coordsize="0,11784" path="m566,2315l566,14099e" filled="f" stroked="t" strokeweight=".4799pt" strokecolor="#000000">
                <v:path arrowok="t"/>
              </v:shape>
            </v:group>
            <v:group style="position:absolute;left:566;top:2906;width:10766;height:2" coordorigin="566,2906" coordsize="10766,2">
              <v:shape style="position:absolute;left:566;top:2906;width:10766;height:2" coordorigin="566,2906" coordsize="10766,0" path="m566,2906l11333,2906e" filled="f" stroked="t" strokeweight=".4799pt" strokecolor="#000000">
                <v:path arrowok="t"/>
              </v:shape>
            </v:group>
            <v:group style="position:absolute;left:566;top:3299;width:10766;height:2" coordorigin="566,3299" coordsize="10766,2">
              <v:shape style="position:absolute;left:566;top:3299;width:10766;height:2" coordorigin="566,3299" coordsize="10766,0" path="m566,3299l11333,3299e" filled="f" stroked="t" strokeweight=".4799pt" strokecolor="#000000">
                <v:path arrowok="t"/>
              </v:shape>
            </v:group>
            <v:group style="position:absolute;left:8458;top:4307;width:1205;height:2" coordorigin="8458,4307" coordsize="1205,2">
              <v:shape style="position:absolute;left:8458;top:4307;width:1205;height:2" coordorigin="8458,4307" coordsize="1205,0" path="m8458,4307l9662,4307e" filled="f" stroked="t" strokeweight=".4799pt" strokecolor="#000000">
                <v:path arrowok="t"/>
              </v:shape>
            </v:group>
            <v:group style="position:absolute;left:566;top:4499;width:10766;height:2" coordorigin="566,4499" coordsize="10766,2">
              <v:shape style="position:absolute;left:566;top:4499;width:10766;height:2" coordorigin="566,4499" coordsize="10766,0" path="m566,4499l11333,4499e" filled="f" stroked="t" strokeweight=".4799pt" strokecolor="#000000">
                <v:path arrowok="t"/>
              </v:shape>
            </v:group>
            <v:group style="position:absolute;left:8458;top:4883;width:1205;height:2" coordorigin="8458,4883" coordsize="1205,2">
              <v:shape style="position:absolute;left:8458;top:4883;width:1205;height:2" coordorigin="8458,4883" coordsize="1205,0" path="m8458,4883l9662,4883e" filled="f" stroked="t" strokeweight=".4799pt" strokecolor="#000000">
                <v:path arrowok="t"/>
              </v:shape>
            </v:group>
            <v:group style="position:absolute;left:566;top:5075;width:10766;height:2" coordorigin="566,5075" coordsize="10766,2">
              <v:shape style="position:absolute;left:566;top:5075;width:10766;height:2" coordorigin="566,5075" coordsize="10766,0" path="m566,5075l11333,5075e" filled="f" stroked="t" strokeweight=".4799pt" strokecolor="#000000">
                <v:path arrowok="t"/>
              </v:shape>
            </v:group>
            <v:group style="position:absolute;left:8458;top:5459;width:1205;height:2" coordorigin="8458,5459" coordsize="1205,2">
              <v:shape style="position:absolute;left:8458;top:5459;width:1205;height:2" coordorigin="8458,5459" coordsize="1205,0" path="m8458,5459l9662,5459e" filled="f" stroked="t" strokeweight=".4799pt" strokecolor="#000000">
                <v:path arrowok="t"/>
              </v:shape>
            </v:group>
            <v:group style="position:absolute;left:566;top:5651;width:10766;height:2" coordorigin="566,5651" coordsize="10766,2">
              <v:shape style="position:absolute;left:566;top:5651;width:10766;height:2" coordorigin="566,5651" coordsize="10766,0" path="m566,5651l11333,5651e" filled="f" stroked="t" strokeweight=".4799pt" strokecolor="#000000">
                <v:path arrowok="t"/>
              </v:shape>
            </v:group>
            <v:group style="position:absolute;left:8458;top:6035;width:1205;height:2" coordorigin="8458,6035" coordsize="1205,2">
              <v:shape style="position:absolute;left:8458;top:6035;width:1205;height:2" coordorigin="8458,6035" coordsize="1205,0" path="m8458,6035l9662,6035e" filled="f" stroked="t" strokeweight=".4799pt" strokecolor="#000000">
                <v:path arrowok="t"/>
              </v:shape>
            </v:group>
            <v:group style="position:absolute;left:566;top:6227;width:10766;height:2" coordorigin="566,6227" coordsize="10766,2">
              <v:shape style="position:absolute;left:566;top:6227;width:10766;height:2" coordorigin="566,6227" coordsize="10766,0" path="m566,6227l11333,6227e" filled="f" stroked="t" strokeweight=".4799pt" strokecolor="#000000">
                <v:path arrowok="t"/>
              </v:shape>
            </v:group>
            <v:group style="position:absolute;left:8458;top:6611;width:1205;height:2" coordorigin="8458,6611" coordsize="1205,2">
              <v:shape style="position:absolute;left:8458;top:6611;width:1205;height:2" coordorigin="8458,6611" coordsize="1205,0" path="m8458,6611l9662,6611e" filled="f" stroked="t" strokeweight=".4799pt" strokecolor="#000000">
                <v:path arrowok="t"/>
              </v:shape>
            </v:group>
            <v:group style="position:absolute;left:566;top:6803;width:10766;height:2" coordorigin="566,6803" coordsize="10766,2">
              <v:shape style="position:absolute;left:566;top:6803;width:10766;height:2" coordorigin="566,6803" coordsize="10766,0" path="m566,6803l11333,6803e" filled="f" stroked="t" strokeweight=".4799pt" strokecolor="#000000">
                <v:path arrowok="t"/>
              </v:shape>
            </v:group>
            <v:group style="position:absolute;left:8458;top:7379;width:1205;height:2" coordorigin="8458,7379" coordsize="1205,2">
              <v:shape style="position:absolute;left:8458;top:7379;width:1205;height:2" coordorigin="8458,7379" coordsize="1205,0" path="m8458,7379l9662,7379e" filled="f" stroked="t" strokeweight=".4799pt" strokecolor="#000000">
                <v:path arrowok="t"/>
              </v:shape>
            </v:group>
            <v:group style="position:absolute;left:566;top:7571;width:10766;height:2" coordorigin="566,7571" coordsize="10766,2">
              <v:shape style="position:absolute;left:566;top:7571;width:10766;height:2" coordorigin="566,7571" coordsize="10766,0" path="m566,7571l11333,7571e" filled="f" stroked="t" strokeweight=".4799pt" strokecolor="#000000">
                <v:path arrowok="t"/>
              </v:shape>
            </v:group>
            <v:group style="position:absolute;left:8366;top:7955;width:1296;height:2" coordorigin="8366,7955" coordsize="1296,2">
              <v:shape style="position:absolute;left:8366;top:7955;width:1296;height:2" coordorigin="8366,7955" coordsize="1296,0" path="m8366,7955l9662,7955e" filled="f" stroked="t" strokeweight=".4799pt" strokecolor="#000000">
                <v:path arrowok="t"/>
              </v:shape>
            </v:group>
            <v:group style="position:absolute;left:566;top:8147;width:10766;height:2" coordorigin="566,8147" coordsize="10766,2">
              <v:shape style="position:absolute;left:566;top:8147;width:10766;height:2" coordorigin="566,8147" coordsize="10766,0" path="m566,8147l11333,8147e" filled="f" stroked="t" strokeweight=".4799pt" strokecolor="#000000">
                <v:path arrowok="t"/>
              </v:shape>
            </v:group>
            <v:group style="position:absolute;left:8366;top:8915;width:1296;height:2" coordorigin="8366,8915" coordsize="1296,2">
              <v:shape style="position:absolute;left:8366;top:8915;width:1296;height:2" coordorigin="8366,8915" coordsize="1296,0" path="m8366,8915l9662,8915e" filled="f" stroked="t" strokeweight=".4799pt" strokecolor="#000000">
                <v:path arrowok="t"/>
              </v:shape>
            </v:group>
            <v:group style="position:absolute;left:566;top:9107;width:10766;height:2" coordorigin="566,9107" coordsize="10766,2">
              <v:shape style="position:absolute;left:566;top:9107;width:10766;height:2" coordorigin="566,9107" coordsize="10766,0" path="m566,9107l11333,9107e" filled="f" stroked="t" strokeweight=".4799pt" strokecolor="#000000">
                <v:path arrowok="t"/>
              </v:shape>
            </v:group>
            <v:group style="position:absolute;left:8458;top:9875;width:1205;height:2" coordorigin="8458,9875" coordsize="1205,2">
              <v:shape style="position:absolute;left:8458;top:9875;width:1205;height:2" coordorigin="8458,9875" coordsize="1205,0" path="m8458,9875l9662,9875e" filled="f" stroked="t" strokeweight=".4799pt" strokecolor="#000000">
                <v:path arrowok="t"/>
              </v:shape>
            </v:group>
            <v:group style="position:absolute;left:566;top:10067;width:10766;height:2" coordorigin="566,10067" coordsize="10766,2">
              <v:shape style="position:absolute;left:566;top:10067;width:10766;height:2" coordorigin="566,10067" coordsize="10766,0" path="m566,10067l11333,10067e" filled="f" stroked="t" strokeweight=".4799pt" strokecolor="#000000">
                <v:path arrowok="t"/>
              </v:shape>
            </v:group>
            <v:group style="position:absolute;left:8366;top:10643;width:1296;height:2" coordorigin="8366,10643" coordsize="1296,2">
              <v:shape style="position:absolute;left:8366;top:10643;width:1296;height:2" coordorigin="8366,10643" coordsize="1296,0" path="m8366,10643l9662,10643e" filled="f" stroked="t" strokeweight=".4799pt" strokecolor="#000000">
                <v:path arrowok="t"/>
              </v:shape>
            </v:group>
            <v:group style="position:absolute;left:566;top:10835;width:10766;height:2" coordorigin="566,10835" coordsize="10766,2">
              <v:shape style="position:absolute;left:566;top:10835;width:10766;height:2" coordorigin="566,10835" coordsize="10766,0" path="m566,10835l11333,10835e" filled="f" stroked="t" strokeweight=".4799pt" strokecolor="#000000">
                <v:path arrowok="t"/>
              </v:shape>
            </v:group>
            <v:group style="position:absolute;left:8458;top:11603;width:1205;height:2" coordorigin="8458,11603" coordsize="1205,2">
              <v:shape style="position:absolute;left:8458;top:11603;width:1205;height:2" coordorigin="8458,11603" coordsize="1205,0" path="m8458,11603l9662,11603e" filled="f" stroked="t" strokeweight=".4799pt" strokecolor="#000000">
                <v:path arrowok="t"/>
              </v:shape>
            </v:group>
            <v:group style="position:absolute;left:566;top:11795;width:10766;height:2" coordorigin="566,11795" coordsize="10766,2">
              <v:shape style="position:absolute;left:566;top:11795;width:10766;height:2" coordorigin="566,11795" coordsize="10766,0" path="m566,11795l11333,11795e" filled="f" stroked="t" strokeweight=".4799pt" strokecolor="#000000">
                <v:path arrowok="t"/>
              </v:shape>
            </v:group>
            <v:group style="position:absolute;left:8458;top:12371;width:1205;height:2" coordorigin="8458,12371" coordsize="1205,2">
              <v:shape style="position:absolute;left:8458;top:12371;width:1205;height:2" coordorigin="8458,12371" coordsize="1205,0" path="m8458,12371l9662,12371e" filled="f" stroked="t" strokeweight=".4799pt" strokecolor="#000000">
                <v:path arrowok="t"/>
              </v:shape>
            </v:group>
            <v:group style="position:absolute;left:566;top:12563;width:10766;height:2" coordorigin="566,12563" coordsize="10766,2">
              <v:shape style="position:absolute;left:566;top:12563;width:10766;height:2" coordorigin="566,12563" coordsize="10766,0" path="m566,12563l11333,12563e" filled="f" stroked="t" strokeweight=".4799pt" strokecolor="#000000">
                <v:path arrowok="t"/>
              </v:shape>
            </v:group>
            <v:group style="position:absolute;left:8549;top:13139;width:1114;height:2" coordorigin="8549,13139" coordsize="1114,2">
              <v:shape style="position:absolute;left:8549;top:13139;width:1114;height:2" coordorigin="8549,13139" coordsize="1114,0" path="m8549,13139l9662,13139e" filled="f" stroked="t" strokeweight=".4799pt" strokecolor="#000000">
                <v:path arrowok="t"/>
              </v:shape>
            </v:group>
            <v:group style="position:absolute;left:566;top:13331;width:10766;height:2" coordorigin="566,13331" coordsize="10766,2">
              <v:shape style="position:absolute;left:566;top:13331;width:10766;height:2" coordorigin="566,13331" coordsize="10766,0" path="m566,13331l11333,13331e" filled="f" stroked="t" strokeweight=".4799pt" strokecolor="#000000">
                <v:path arrowok="t"/>
              </v:shape>
            </v:group>
            <v:group style="position:absolute;left:8458;top:13907;width:1205;height:2" coordorigin="8458,13907" coordsize="1205,2">
              <v:shape style="position:absolute;left:8458;top:13907;width:1205;height:2" coordorigin="8458,13907" coordsize="1205,0" path="m8458,13907l9662,13907e" filled="f" stroked="t" strokeweight=".4799pt" strokecolor="#000000">
                <v:path arrowok="t"/>
              </v:shape>
            </v:group>
            <v:group style="position:absolute;left:566;top:14099;width:10766;height:2" coordorigin="566,14099" coordsize="10766,2">
              <v:shape style="position:absolute;left:566;top:14099;width:10766;height:2" coordorigin="566,14099" coordsize="10766,0" path="m566,14099l11333,14099e" filled="f" stroked="t" strokeweight=".4799pt" strokecolor="#000000">
                <v:path arrowok="t"/>
              </v:shape>
            </v:group>
            <w10:wrap type="none"/>
          </v:group>
        </w:pic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2"/>
        </w:rPr>
        <w:t>21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2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2"/>
        </w:rPr>
        <w:t>96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12"/>
        </w:rPr>
        <w:t>+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2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2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2"/>
        </w:rPr>
        <w:t>52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4"/>
          <w:w w:val="112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24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480000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7266" w:right="-20"/>
        <w:jc w:val="left"/>
        <w:tabs>
          <w:tab w:pos="8660" w:val="left"/>
          <w:tab w:pos="103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24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48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0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24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48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jc w:val="left"/>
        <w:spacing w:after="0"/>
        <w:sectPr>
          <w:type w:val="continuous"/>
          <w:pgSz w:w="11900" w:h="16840"/>
          <w:pgMar w:top="1080" w:bottom="280" w:left="520" w:right="460"/>
        </w:sectPr>
      </w:pPr>
      <w:rPr/>
    </w:p>
    <w:p>
      <w:pPr>
        <w:spacing w:before="1" w:after="0" w:line="160" w:lineRule="exact"/>
        <w:jc w:val="left"/>
        <w:rPr>
          <w:sz w:val="16"/>
          <w:szCs w:val="16"/>
        </w:rPr>
      </w:pPr>
      <w:rPr/>
      <w:r>
        <w:rPr>
          <w:sz w:val="16"/>
          <w:szCs w:val="16"/>
        </w:rPr>
      </w:r>
    </w:p>
    <w:p>
      <w:pPr>
        <w:jc w:val="left"/>
        <w:spacing w:after="0"/>
        <w:sectPr>
          <w:pgMar w:header="589" w:footer="1113" w:top="940" w:bottom="1300" w:left="520" w:right="460"/>
          <w:pgSz w:w="11900" w:h="16840"/>
        </w:sectPr>
      </w:pPr>
      <w:rPr/>
    </w:p>
    <w:p>
      <w:pPr>
        <w:spacing w:before="43" w:after="0" w:line="256" w:lineRule="auto"/>
        <w:ind w:left="1107" w:right="-48" w:firstLine="-787"/>
        <w:jc w:val="left"/>
        <w:tabs>
          <w:tab w:pos="12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b/>
          <w:bCs/>
        </w:rPr>
        <w:tab/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94"/>
          <w:b/>
          <w:bCs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24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2"/>
          <w:b/>
          <w:bCs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2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12"/>
          <w:b/>
          <w:bCs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24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  <w:b/>
          <w:bCs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5"/>
          <w:w w:val="114"/>
          <w:b/>
          <w:bCs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  <w:b/>
          <w:bCs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85"/>
          <w:b/>
          <w:bCs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43" w:after="0" w:line="240" w:lineRule="auto"/>
        <w:ind w:right="-20"/>
        <w:jc w:val="left"/>
        <w:tabs>
          <w:tab w:pos="2580" w:val="left"/>
          <w:tab w:pos="7160" w:val="left"/>
          <w:tab w:pos="796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/>
        <w:br w:type="column"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  <w:b/>
          <w:bCs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  <w:b/>
          <w:bCs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00"/>
          <w:b/>
          <w:bCs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1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b/>
          <w:bCs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12"/>
          <w:b/>
          <w:bCs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45"/>
          <w:b/>
          <w:bCs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4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4"/>
          <w:w w:val="100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  <w:b/>
          <w:bCs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  <w:b/>
          <w:bCs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  <w:b/>
          <w:bCs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b/>
          <w:bCs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8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16"/>
          <w:b/>
          <w:bCs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6"/>
          <w:w w:val="116"/>
          <w:b/>
          <w:bCs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6"/>
          <w:b/>
          <w:bCs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6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6"/>
          <w:b/>
          <w:bCs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6"/>
          <w:b/>
          <w:bCs/>
        </w:rPr>
        <w:t>ze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6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6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6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2"/>
          <w:w w:val="116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6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6"/>
          <w:b/>
          <w:bCs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16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6"/>
          <w:b/>
          <w:bCs/>
        </w:rPr>
        <w:t>ś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6"/>
          <w:b/>
          <w:bCs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6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7"/>
          <w:w w:val="116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4"/>
          <w:w w:val="100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  <w:b/>
          <w:bCs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  <w:b/>
          <w:bCs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b/>
          <w:bCs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b/>
          <w:bCs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b/>
          <w:bCs/>
        </w:rPr>
        <w:t>J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  <w:b/>
          <w:bCs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4"/>
          <w:w w:val="100"/>
          <w:b/>
          <w:bCs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b/>
          <w:bCs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9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  <w:b/>
          <w:bCs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72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  <w:b/>
          <w:bCs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24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45"/>
          <w:b/>
          <w:bCs/>
        </w:rPr>
        <w:t>ś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  <w:b/>
          <w:bCs/>
        </w:rPr>
        <w:t>ć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jc w:val="left"/>
        <w:spacing w:after="0"/>
        <w:sectPr>
          <w:type w:val="continuous"/>
          <w:pgSz w:w="11900" w:h="16840"/>
          <w:pgMar w:top="1080" w:bottom="280" w:left="520" w:right="460"/>
          <w:cols w:num="2" w:equalWidth="0">
            <w:col w:w="1671" w:space="564"/>
            <w:col w:w="8685"/>
          </w:cols>
        </w:sectPr>
      </w:pPr>
      <w:rPr/>
    </w:p>
    <w:p>
      <w:pPr>
        <w:spacing w:before="0" w:after="0" w:line="263" w:lineRule="auto"/>
        <w:ind w:left="3200" w:right="1454" w:firstLine="-3082"/>
        <w:jc w:val="left"/>
        <w:tabs>
          <w:tab w:pos="2060" w:val="left"/>
          <w:tab w:pos="3200" w:val="left"/>
          <w:tab w:pos="920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4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10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0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07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0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07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0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01.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1"/>
          <w:w w:val="11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01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45"/>
          <w:b/>
          <w:bCs/>
        </w:rPr>
        <w:t>ś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7"/>
          <w:w w:val="109"/>
          <w:b/>
          <w:bCs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01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1"/>
          <w:w w:val="101"/>
          <w:b/>
          <w:bCs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01"/>
          <w:b/>
          <w:bCs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4"/>
          <w:w w:val="112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01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7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4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00"/>
          <w:b/>
          <w:bCs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4"/>
          <w:w w:val="100"/>
          <w:b/>
          <w:bCs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00"/>
          <w:b/>
          <w:bCs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5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3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2"/>
          <w:w w:val="110"/>
          <w:b/>
          <w:bCs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1"/>
          <w:w w:val="110"/>
          <w:b/>
          <w:bCs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0"/>
          <w:b/>
          <w:bCs/>
        </w:rPr>
        <w:t>07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10"/>
          <w:b/>
          <w:bCs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0"/>
          <w:b/>
          <w:bCs/>
        </w:rPr>
        <w:t>07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10"/>
          <w:b/>
          <w:bCs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0"/>
          <w:b/>
          <w:bCs/>
        </w:rPr>
        <w:t>01.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3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2"/>
          <w:w w:val="100"/>
          <w:b/>
          <w:bCs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00"/>
          <w:b/>
          <w:bCs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V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0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2"/>
          <w:b/>
          <w:bCs/>
        </w:rPr>
        <w:t>45316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10"/>
          <w:w w:val="112"/>
          <w:b/>
          <w:bCs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2"/>
          <w:b/>
          <w:bCs/>
        </w:rPr>
        <w:t>10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1"/>
          <w:w w:val="112"/>
          <w:b/>
          <w:bCs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2"/>
          <w:b/>
          <w:bCs/>
        </w:rPr>
        <w:t>9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2"/>
          <w:b/>
          <w:bCs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37"/>
          <w:w w:val="112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12"/>
          <w:b/>
          <w:bCs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4"/>
          <w:w w:val="112"/>
          <w:b/>
          <w:bCs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12"/>
          <w:b/>
          <w:bCs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12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8"/>
          <w:w w:val="112"/>
          <w:b/>
          <w:bCs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2"/>
          <w:b/>
          <w:bCs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7"/>
          <w:w w:val="112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45"/>
          <w:b/>
          <w:bCs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01"/>
          <w:b/>
          <w:bCs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4"/>
          <w:w w:val="112"/>
          <w:b/>
          <w:bCs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12"/>
          <w:b/>
          <w:bCs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24"/>
          <w:b/>
          <w:bCs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9"/>
          <w:b/>
          <w:bCs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9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16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6"/>
          <w:b/>
          <w:bCs/>
        </w:rPr>
        <w:t>ś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8"/>
          <w:w w:val="116"/>
          <w:b/>
          <w:bCs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16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6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1"/>
          <w:w w:val="116"/>
          <w:b/>
          <w:bCs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16"/>
          <w:b/>
          <w:bCs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6"/>
          <w:b/>
          <w:bCs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5"/>
          <w:w w:val="116"/>
          <w:b/>
          <w:bCs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2"/>
          <w:w w:val="116"/>
          <w:b/>
          <w:bCs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1"/>
          <w:w w:val="116"/>
          <w:b/>
          <w:bCs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8"/>
          <w:w w:val="116"/>
          <w:b/>
          <w:bCs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6"/>
          <w:w w:val="116"/>
          <w:b/>
          <w:bCs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6"/>
          <w:b/>
          <w:bCs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16"/>
          <w:b/>
          <w:bCs/>
        </w:rPr>
        <w:t>h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-3"/>
          <w:w w:val="116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3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>13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25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1"/>
          <w:b/>
          <w:bCs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21"/>
          <w:b/>
          <w:bCs/>
        </w:rPr>
        <w:t>zt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  <w:b/>
          <w:bCs/>
        </w:rPr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2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22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jc w:val="left"/>
        <w:spacing w:after="0"/>
        <w:sectPr>
          <w:type w:val="continuous"/>
          <w:pgSz w:w="11900" w:h="16840"/>
          <w:pgMar w:top="1080" w:bottom="280" w:left="520" w:right="460"/>
        </w:sectPr>
      </w:pPr>
      <w:rPr/>
    </w:p>
    <w:p>
      <w:pPr>
        <w:spacing w:before="0" w:after="0" w:line="175" w:lineRule="exact"/>
        <w:ind w:left="118"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/>
        <w:pict>
          <v:group style="position:absolute;margin-left:28.08005pt;margin-top:56.960049pt;width:538.7999pt;height:222.2399pt;mso-position-horizontal-relative:page;mso-position-vertical-relative:page;z-index:-650" coordorigin="562,1139" coordsize="10776,4445">
            <v:group style="position:absolute;left:1306;top:1144;width:2;height:4435" coordorigin="1306,1144" coordsize="2,4435">
              <v:shape style="position:absolute;left:1306;top:1144;width:2;height:4435" coordorigin="1306,1144" coordsize="0,4435" path="m1306,1144l1306,5579e" filled="f" stroked="t" strokeweight=".4799pt" strokecolor="#000000">
                <v:path arrowok="t"/>
              </v:shape>
            </v:group>
            <v:group style="position:absolute;left:2510;top:1144;width:2;height:4435" coordorigin="2510,1144" coordsize="2,4435">
              <v:shape style="position:absolute;left:2510;top:1144;width:2;height:4435" coordorigin="2510,1144" coordsize="0,4435" path="m2510,1144l2510,5579e" filled="f" stroked="t" strokeweight=".4799pt" strokecolor="#000000">
                <v:path arrowok="t"/>
              </v:shape>
            </v:group>
            <v:group style="position:absolute;left:3648;top:1144;width:2;height:4435" coordorigin="3648,1144" coordsize="2,4435">
              <v:shape style="position:absolute;left:3648;top:1144;width:2;height:4435" coordorigin="3648,1144" coordsize="0,4435" path="m3648,1144l3648,5579e" filled="f" stroked="t" strokeweight=".4799pt" strokecolor="#000000">
                <v:path arrowok="t"/>
              </v:shape>
            </v:group>
            <v:group style="position:absolute;left:9662;top:1144;width:2;height:4435" coordorigin="9662,1144" coordsize="2,4435">
              <v:shape style="position:absolute;left:9662;top:1144;width:2;height:4435" coordorigin="9662,1144" coordsize="0,4435" path="m9662,1144l9662,5579e" filled="f" stroked="t" strokeweight=".4799pt" strokecolor="#000000">
                <v:path arrowok="t"/>
              </v:shape>
            </v:group>
            <v:group style="position:absolute;left:10498;top:1144;width:2;height:4435" coordorigin="10498,1144" coordsize="2,4435">
              <v:shape style="position:absolute;left:10498;top:1144;width:2;height:4435" coordorigin="10498,1144" coordsize="0,4435" path="m10498,1144l10498,5579e" filled="f" stroked="t" strokeweight=".4799pt" strokecolor="#000000">
                <v:path arrowok="t"/>
              </v:shape>
            </v:group>
            <v:group style="position:absolute;left:11333;top:1144;width:2;height:4435" coordorigin="11333,1144" coordsize="2,4435">
              <v:shape style="position:absolute;left:11333;top:1144;width:2;height:4435" coordorigin="11333,1144" coordsize="0,4435" path="m11333,1144l11333,5579e" filled="f" stroked="t" strokeweight=".4799pt" strokecolor="#000000">
                <v:path arrowok="t"/>
              </v:shape>
            </v:group>
            <v:group style="position:absolute;left:566;top:1144;width:10766;height:2" coordorigin="566,1144" coordsize="10766,2">
              <v:shape style="position:absolute;left:566;top:1144;width:10766;height:2" coordorigin="566,1144" coordsize="10766,0" path="m566,1144l11333,1144e" filled="f" stroked="t" strokeweight=".4799pt" strokecolor="#000000">
                <v:path arrowok="t"/>
              </v:shape>
            </v:group>
            <v:group style="position:absolute;left:566;top:1538;width:10766;height:2" coordorigin="566,1538" coordsize="10766,2">
              <v:shape style="position:absolute;left:566;top:1538;width:10766;height:2" coordorigin="566,1538" coordsize="10766,0" path="m566,1538l11333,1538e" filled="f" stroked="t" strokeweight=".4799pt" strokecolor="#000000">
                <v:path arrowok="t"/>
              </v:shape>
            </v:group>
            <v:group style="position:absolute;left:566;top:1144;width:2;height:4435" coordorigin="566,1144" coordsize="2,4435">
              <v:shape style="position:absolute;left:566;top:1144;width:2;height:4435" coordorigin="566,1144" coordsize="0,4435" path="m566,1144l566,5579e" filled="f" stroked="t" strokeweight=".4799pt" strokecolor="#000000">
                <v:path arrowok="t"/>
              </v:shape>
            </v:group>
            <v:group style="position:absolute;left:566;top:1931;width:10766;height:2" coordorigin="566,1931" coordsize="10766,2">
              <v:shape style="position:absolute;left:566;top:1931;width:10766;height:2" coordorigin="566,1931" coordsize="10766,0" path="m566,1931l11333,1931e" filled="f" stroked="t" strokeweight=".4799pt" strokecolor="#000000">
                <v:path arrowok="t"/>
              </v:shape>
            </v:group>
            <v:group style="position:absolute;left:8549;top:2891;width:1114;height:2" coordorigin="8549,2891" coordsize="1114,2">
              <v:shape style="position:absolute;left:8549;top:2891;width:1114;height:2" coordorigin="8549,2891" coordsize="1114,0" path="m8549,2891l9662,2891e" filled="f" stroked="t" strokeweight=".4799pt" strokecolor="#000000">
                <v:path arrowok="t"/>
              </v:shape>
            </v:group>
            <v:group style="position:absolute;left:566;top:3083;width:10766;height:2" coordorigin="566,3083" coordsize="10766,2">
              <v:shape style="position:absolute;left:566;top:3083;width:10766;height:2" coordorigin="566,3083" coordsize="10766,0" path="m566,3083l11333,3083e" filled="f" stroked="t" strokeweight=".4799pt" strokecolor="#000000">
                <v:path arrowok="t"/>
              </v:shape>
            </v:group>
            <v:group style="position:absolute;left:8549;top:3851;width:1114;height:2" coordorigin="8549,3851" coordsize="1114,2">
              <v:shape style="position:absolute;left:8549;top:3851;width:1114;height:2" coordorigin="8549,3851" coordsize="1114,0" path="m8549,3851l9662,3851e" filled="f" stroked="t" strokeweight=".4799pt" strokecolor="#000000">
                <v:path arrowok="t"/>
              </v:shape>
            </v:group>
            <v:group style="position:absolute;left:566;top:4043;width:10766;height:2" coordorigin="566,4043" coordsize="10766,2">
              <v:shape style="position:absolute;left:566;top:4043;width:10766;height:2" coordorigin="566,4043" coordsize="10766,0" path="m566,4043l11333,4043e" filled="f" stroked="t" strokeweight=".4799pt" strokecolor="#000000">
                <v:path arrowok="t"/>
              </v:shape>
            </v:group>
            <v:group style="position:absolute;left:8549;top:4619;width:1114;height:2" coordorigin="8549,4619" coordsize="1114,2">
              <v:shape style="position:absolute;left:8549;top:4619;width:1114;height:2" coordorigin="8549,4619" coordsize="1114,0" path="m8549,4619l9662,4619e" filled="f" stroked="t" strokeweight=".4799pt" strokecolor="#000000">
                <v:path arrowok="t"/>
              </v:shape>
            </v:group>
            <v:group style="position:absolute;left:566;top:4811;width:10766;height:2" coordorigin="566,4811" coordsize="10766,2">
              <v:shape style="position:absolute;left:566;top:4811;width:10766;height:2" coordorigin="566,4811" coordsize="10766,0" path="m566,4811l11333,4811e" filled="f" stroked="t" strokeweight=".4799pt" strokecolor="#000000">
                <v:path arrowok="t"/>
              </v:shape>
            </v:group>
            <v:group style="position:absolute;left:8549;top:5387;width:1114;height:2" coordorigin="8549,5387" coordsize="1114,2">
              <v:shape style="position:absolute;left:8549;top:5387;width:1114;height:2" coordorigin="8549,5387" coordsize="1114,0" path="m8549,5387l9662,5387e" filled="f" stroked="t" strokeweight=".4799pt" strokecolor="#000000">
                <v:path arrowok="t"/>
              </v:shape>
            </v:group>
            <v:group style="position:absolute;left:566;top:5579;width:10766;height:2" coordorigin="566,5579" coordsize="10766,2">
              <v:shape style="position:absolute;left:566;top:5579;width:10766;height:2" coordorigin="566,5579" coordsize="10766,0" path="m566,5579l11333,5579e" filled="f" stroked="t" strokeweight=".4799pt" strokecolor="#000000">
                <v:path arrowok="t"/>
              </v:shape>
            </v:group>
            <w10:wrap type="none"/>
          </v:group>
        </w:pict>
      </w:r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160" w:lineRule="exact"/>
        <w:jc w:val="left"/>
        <w:rPr>
          <w:sz w:val="16"/>
          <w:szCs w:val="16"/>
        </w:rPr>
      </w:pPr>
      <w:rPr/>
      <w:r>
        <w:rPr>
          <w:sz w:val="16"/>
          <w:szCs w:val="16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18"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6" w:after="0" w:line="170" w:lineRule="exact"/>
        <w:jc w:val="left"/>
        <w:rPr>
          <w:sz w:val="17"/>
          <w:szCs w:val="17"/>
        </w:rPr>
      </w:pPr>
      <w:rPr/>
      <w:r>
        <w:rPr>
          <w:sz w:val="17"/>
          <w:szCs w:val="17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18"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4" w:after="0" w:line="180" w:lineRule="exact"/>
        <w:jc w:val="left"/>
        <w:rPr>
          <w:sz w:val="18"/>
          <w:szCs w:val="18"/>
        </w:rPr>
      </w:pPr>
      <w:rPr/>
      <w:r>
        <w:rPr>
          <w:sz w:val="18"/>
          <w:szCs w:val="18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18"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4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0" w:after="0" w:line="175" w:lineRule="exact"/>
        <w:ind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/>
        <w:br w:type="column"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1001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(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)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6" w:after="0" w:line="170" w:lineRule="exact"/>
        <w:jc w:val="left"/>
        <w:rPr>
          <w:sz w:val="17"/>
          <w:szCs w:val="17"/>
        </w:rPr>
      </w:pPr>
      <w:rPr/>
      <w:r>
        <w:rPr>
          <w:sz w:val="17"/>
          <w:szCs w:val="17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1003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(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)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4" w:after="0" w:line="180" w:lineRule="exact"/>
        <w:jc w:val="left"/>
        <w:rPr>
          <w:sz w:val="18"/>
          <w:szCs w:val="18"/>
        </w:rPr>
      </w:pPr>
      <w:rPr/>
      <w:r>
        <w:rPr>
          <w:sz w:val="18"/>
          <w:szCs w:val="18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1004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2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right="-6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1004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/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right="-20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0" w:after="0" w:line="175" w:lineRule="exact"/>
        <w:ind w:right="-20"/>
        <w:jc w:val="left"/>
        <w:tabs>
          <w:tab w:pos="11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/>
        <w:br w:type="column"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9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9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07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07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01.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3"/>
          <w:w w:val="109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9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ż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09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9"/>
          <w:w w:val="8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8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8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9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2"/>
        </w:rPr>
        <w:t>ś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12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ych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up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480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9"/>
        </w:rPr>
        <w:t>·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9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9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8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8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cyn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09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9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9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50" w:lineRule="auto"/>
        <w:ind w:left="1138" w:right="2044"/>
        <w:jc w:val="left"/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09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ys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ści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09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6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85"/>
        </w:rPr>
        <w:t>f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un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85"/>
        </w:rPr>
        <w:t>f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5"/>
        </w:rPr>
        <w:t>yk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5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6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6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08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8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8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8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8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8"/>
        </w:rPr>
        <w:t>ka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8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4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7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7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00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9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00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92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1b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0" w:after="0" w:line="240" w:lineRule="auto"/>
        <w:ind w:left="1138" w:right="-20"/>
        <w:jc w:val="left"/>
        <w:tabs>
          <w:tab w:pos="3580" w:val="left"/>
          <w:tab w:pos="60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00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8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8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8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1"/>
          <w:w w:val="108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9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9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1138" w:right="-20"/>
        <w:jc w:val="left"/>
        <w:tabs>
          <w:tab w:pos="3580" w:val="left"/>
          <w:tab w:pos="60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00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7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4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4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5294" w:right="-20"/>
        <w:jc w:val="left"/>
        <w:tabs>
          <w:tab w:pos="6680" w:val="left"/>
          <w:tab w:pos="836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00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50" w:lineRule="auto"/>
        <w:ind w:left="1138" w:right="2125" w:firstLine="-1138"/>
        <w:jc w:val="left"/>
        <w:tabs>
          <w:tab w:pos="11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9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9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07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07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01.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3"/>
          <w:w w:val="109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9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ż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09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9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9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09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9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09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9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9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0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0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2"/>
        </w:rPr>
        <w:t>ś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12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ych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1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c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1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1"/>
        </w:rPr>
        <w:t>ą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1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1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ych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0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4"/>
          <w:w w:val="100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6"/>
        </w:rPr>
        <w:t>ys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106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ę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9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94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1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ys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1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1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1"/>
        </w:rPr>
        <w:t>ść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4"/>
          <w:w w:val="111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1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ń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0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7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·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0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0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0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0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0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10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0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0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1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4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4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7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7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01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96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96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96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96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00"/>
        </w:rPr>
        <w:t>x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2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5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00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9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00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92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1b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0" w:after="0" w:line="240" w:lineRule="auto"/>
        <w:ind w:left="1138" w:right="-20"/>
        <w:jc w:val="left"/>
        <w:tabs>
          <w:tab w:pos="3580" w:val="left"/>
          <w:tab w:pos="60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00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8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8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8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1"/>
          <w:w w:val="108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9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9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1138" w:right="-20"/>
        <w:jc w:val="left"/>
        <w:tabs>
          <w:tab w:pos="3580" w:val="left"/>
          <w:tab w:pos="60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00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1b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7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4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4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5294" w:right="-20"/>
        <w:jc w:val="left"/>
        <w:tabs>
          <w:tab w:pos="6680" w:val="left"/>
          <w:tab w:pos="836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13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7"/>
        </w:rPr>
        <w:t>k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7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13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right="-20"/>
        <w:jc w:val="left"/>
        <w:tabs>
          <w:tab w:pos="11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9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9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07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07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01.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3"/>
          <w:w w:val="109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9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ż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09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9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9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9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9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2"/>
        </w:rPr>
        <w:t>ś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12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16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6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16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6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6"/>
        </w:rPr>
        <w:t>ę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6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6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16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6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6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6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6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6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1"/>
          <w:w w:val="116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6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6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6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10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00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92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3590" w:right="-20"/>
        <w:jc w:val="left"/>
        <w:tabs>
          <w:tab w:pos="60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9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9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5294" w:right="-20"/>
        <w:jc w:val="left"/>
        <w:tabs>
          <w:tab w:pos="6780" w:val="left"/>
          <w:tab w:pos="844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9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00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9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right="-20"/>
        <w:jc w:val="left"/>
        <w:tabs>
          <w:tab w:pos="11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09"/>
        </w:rPr>
        <w:t>D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9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07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07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</w:rPr>
        <w:t>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01.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3"/>
          <w:w w:val="109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9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ż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09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9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9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09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9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9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2"/>
        </w:rPr>
        <w:t>ś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7"/>
          <w:w w:val="112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1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16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6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16"/>
        </w:rPr>
        <w:t>w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6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6"/>
        </w:rPr>
        <w:t>ę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6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16"/>
        </w:rPr>
        <w:t>r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16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6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6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6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16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6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1"/>
          <w:w w:val="116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6"/>
        </w:rPr>
        <w:t>n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6"/>
        </w:rPr>
        <w:t>a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6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0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110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u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"/>
          <w:w w:val="81"/>
        </w:rPr>
        <w:t>i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-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"/>
          <w:w w:val="100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8"/>
          <w:w w:val="100"/>
        </w:rPr>
        <w:t>Y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92"/>
        </w:rPr>
        <w:t>L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1b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3590" w:right="-20"/>
        <w:jc w:val="left"/>
        <w:tabs>
          <w:tab w:pos="602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4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3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=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4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000000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spacing w:before="8" w:after="0" w:line="240" w:lineRule="auto"/>
        <w:ind w:left="5294" w:right="-20"/>
        <w:jc w:val="left"/>
        <w:tabs>
          <w:tab w:pos="6780" w:val="left"/>
          <w:tab w:pos="8440" w:val="left"/>
        </w:tabs>
        <w:rPr>
          <w:rFonts w:ascii="Times New Roman" w:hAnsi="Times New Roman" w:cs="Times New Roman" w:eastAsia="Times New Roman"/>
          <w:sz w:val="16"/>
          <w:szCs w:val="16"/>
        </w:rPr>
      </w:pPr>
      <w:rPr/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9"/>
        </w:rPr>
        <w:t>O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13"/>
        </w:rPr>
        <w:t>g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ó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2"/>
          <w:w w:val="81"/>
        </w:rPr>
        <w:t>ł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4"/>
          <w:w w:val="127"/>
        </w:rPr>
        <w:t>e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6"/>
          <w:w w:val="109"/>
        </w:rPr>
        <w:t>m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1"/>
        </w:rPr>
        <w:t>: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4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00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  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5"/>
          <w:w w:val="100"/>
        </w:rPr>
        <w:t>z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4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-2"/>
          <w:w w:val="113"/>
        </w:rPr>
        <w:t>,</w:t>
      </w:r>
      <w:r>
        <w:rPr>
          <w:rFonts w:ascii="Times New Roman" w:hAnsi="Times New Roman" w:cs="Times New Roman" w:eastAsia="Times New Roman"/>
          <w:sz w:val="16"/>
          <w:szCs w:val="16"/>
          <w:color w:val="070000"/>
          <w:spacing w:val="0"/>
          <w:w w:val="113"/>
        </w:rPr>
        <w:t>0</w:t>
      </w:r>
      <w:r>
        <w:rPr>
          <w:rFonts w:ascii="Times New Roman" w:hAnsi="Times New Roman" w:cs="Times New Roman" w:eastAsia="Times New Roman"/>
          <w:sz w:val="16"/>
          <w:szCs w:val="16"/>
          <w:color w:val="000000"/>
          <w:spacing w:val="0"/>
          <w:w w:val="100"/>
        </w:rPr>
      </w:r>
    </w:p>
    <w:p>
      <w:pPr>
        <w:jc w:val="left"/>
        <w:spacing w:after="0"/>
        <w:sectPr>
          <w:type w:val="continuous"/>
          <w:pgSz w:w="11900" w:h="16840"/>
          <w:pgMar w:top="1080" w:bottom="280" w:left="520" w:right="460"/>
          <w:cols w:num="3" w:equalWidth="0">
            <w:col w:w="478" w:space="379"/>
            <w:col w:w="1058" w:space="147"/>
            <w:col w:w="8858"/>
          </w:cols>
        </w:sectPr>
      </w:pPr>
      <w:rPr/>
    </w:p>
    <w:p>
      <w:pPr>
        <w:spacing w:before="6" w:after="0" w:line="150" w:lineRule="exact"/>
        <w:jc w:val="left"/>
        <w:rPr>
          <w:sz w:val="15"/>
          <w:szCs w:val="15"/>
        </w:rPr>
      </w:pPr>
      <w:rPr/>
      <w:r>
        <w:rPr>
          <w:sz w:val="15"/>
          <w:szCs w:val="15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30" w:after="0" w:line="270" w:lineRule="exact"/>
        <w:ind w:left="4168" w:right="4144"/>
        <w:jc w:val="center"/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2"/>
          <w:w w:val="91"/>
          <w:b/>
          <w:bCs/>
          <w:position w:val="-1"/>
        </w:rPr>
        <w:t>Z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"/>
          <w:w w:val="125"/>
          <w:b/>
          <w:bCs/>
          <w:position w:val="-1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"/>
          <w:w w:val="142"/>
          <w:b/>
          <w:bCs/>
          <w:position w:val="-1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2"/>
          <w:w w:val="99"/>
          <w:b/>
          <w:bCs/>
          <w:position w:val="-1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"/>
          <w:w w:val="111"/>
          <w:b/>
          <w:bCs/>
          <w:position w:val="-1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107"/>
          <w:b/>
          <w:bCs/>
          <w:position w:val="-1"/>
        </w:rPr>
        <w:t>w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99"/>
          <w:b/>
          <w:bCs/>
          <w:position w:val="-1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"/>
          <w:w w:val="125"/>
          <w:b/>
          <w:bCs/>
          <w:position w:val="-1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-2"/>
          <w:w w:val="109"/>
          <w:b/>
          <w:bCs/>
          <w:position w:val="-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99"/>
          <w:b/>
          <w:bCs/>
          <w:position w:val="-1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125"/>
          <w:b/>
          <w:bCs/>
          <w:position w:val="-1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8"/>
          <w:w w:val="100"/>
          <w:b/>
          <w:bCs/>
          <w:position w:val="-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-2"/>
          <w:w w:val="87"/>
          <w:b/>
          <w:bCs/>
          <w:position w:val="-1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2"/>
          <w:w w:val="122"/>
          <w:b/>
          <w:bCs/>
          <w:position w:val="-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2"/>
          <w:w w:val="109"/>
          <w:b/>
          <w:bCs/>
          <w:position w:val="-1"/>
        </w:rPr>
        <w:t>b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2"/>
          <w:w w:val="122"/>
          <w:b/>
          <w:bCs/>
          <w:position w:val="-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"/>
          <w:w w:val="125"/>
          <w:b/>
          <w:bCs/>
          <w:position w:val="-1"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99"/>
          <w:b/>
          <w:bCs/>
          <w:position w:val="-1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111"/>
          <w:b/>
          <w:bCs/>
          <w:position w:val="-1"/>
        </w:rPr>
        <w:t>z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-2"/>
          <w:w w:val="111"/>
          <w:b/>
          <w:bCs/>
          <w:position w:val="-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111"/>
          <w:b/>
          <w:bCs/>
          <w:position w:val="-1"/>
        </w:rPr>
        <w:t>y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  <w:position w:val="0"/>
        </w:rPr>
      </w:r>
    </w:p>
    <w:p>
      <w:pPr>
        <w:spacing w:before="2" w:after="0" w:line="100" w:lineRule="exact"/>
        <w:jc w:val="left"/>
        <w:rPr>
          <w:sz w:val="10"/>
          <w:szCs w:val="10"/>
        </w:rPr>
      </w:pPr>
      <w:rPr/>
      <w:r>
        <w:rPr>
          <w:sz w:val="10"/>
          <w:szCs w:val="1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94.400997" w:type="dxa"/>
      </w:tblPr>
      <w:tblGrid/>
      <w:tr>
        <w:trPr>
          <w:trHeight w:val="341" w:hRule="exact"/>
        </w:trPr>
        <w:tc>
          <w:tcPr>
            <w:tcW w:w="533" w:type="dxa"/>
            <w:tcBorders>
              <w:top w:val="single" w:sz="9.5992" w:space="0" w:color="000000"/>
              <w:bottom w:val="single" w:sz="9.5992" w:space="0" w:color="000000"/>
              <w:left w:val="single" w:sz="9.5992" w:space="0" w:color="000000"/>
              <w:right w:val="single" w:sz="3.8392" w:space="0" w:color="000000"/>
            </w:tcBorders>
          </w:tcPr>
          <w:p>
            <w:pPr>
              <w:spacing w:before="64" w:after="0" w:line="240" w:lineRule="auto"/>
              <w:ind w:left="132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93"/>
                <w:b/>
                <w:bCs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12"/>
                <w:b/>
                <w:bCs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  <w:b/>
                <w:bCs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</w:tc>
        <w:tc>
          <w:tcPr>
            <w:tcW w:w="8448" w:type="dxa"/>
            <w:tcBorders>
              <w:top w:val="single" w:sz="9.5992" w:space="0" w:color="000000"/>
              <w:bottom w:val="single" w:sz="9.5992" w:space="0" w:color="000000"/>
              <w:left w:val="single" w:sz="3.8392" w:space="0" w:color="000000"/>
              <w:right w:val="single" w:sz="3.8392" w:space="0" w:color="000000"/>
            </w:tcBorders>
          </w:tcPr>
          <w:p>
            <w:pPr>
              <w:spacing w:before="64" w:after="0" w:line="240" w:lineRule="auto"/>
              <w:ind w:left="3616" w:right="3597"/>
              <w:jc w:val="center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100"/>
                <w:b/>
                <w:bCs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  <w:b/>
                <w:bCs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  <w:b/>
                <w:bCs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0"/>
                <w:b/>
                <w:bCs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  <w:b/>
                <w:bCs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  <w:b/>
                <w:bCs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6"/>
                <w:w w:val="100"/>
                <w:b/>
                <w:bCs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  <w:b/>
                <w:bCs/>
              </w:rPr>
              <w:t>za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9"/>
                <w:b/>
                <w:bCs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24"/>
                <w:b/>
                <w:bCs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12"/>
                <w:b/>
                <w:bCs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2"/>
                <w:b/>
                <w:bCs/>
              </w:rPr>
              <w:t>u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</w:tc>
        <w:tc>
          <w:tcPr>
            <w:tcW w:w="677" w:type="dxa"/>
            <w:tcBorders>
              <w:top w:val="single" w:sz="9.5992" w:space="0" w:color="000000"/>
              <w:bottom w:val="single" w:sz="9.5992" w:space="0" w:color="000000"/>
              <w:left w:val="single" w:sz="3.8392" w:space="0" w:color="000000"/>
              <w:right w:val="single" w:sz="3.8392" w:space="0" w:color="000000"/>
            </w:tcBorders>
          </w:tcPr>
          <w:p>
            <w:pPr>
              <w:spacing w:before="64" w:after="0" w:line="240" w:lineRule="auto"/>
              <w:ind w:left="168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w w:val="113"/>
                <w:b/>
                <w:bCs/>
              </w:rPr>
              <w:t>J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  <w:b/>
                <w:bCs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4"/>
                <w:w w:val="108"/>
                <w:b/>
                <w:bCs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  <w:b/>
                <w:bCs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</w:tc>
        <w:tc>
          <w:tcPr>
            <w:tcW w:w="1109" w:type="dxa"/>
            <w:tcBorders>
              <w:top w:val="single" w:sz="9.5992" w:space="0" w:color="000000"/>
              <w:bottom w:val="single" w:sz="9.5992" w:space="0" w:color="000000"/>
              <w:left w:val="single" w:sz="3.8392" w:space="0" w:color="000000"/>
              <w:right w:val="single" w:sz="9.5992" w:space="0" w:color="000000"/>
            </w:tcBorders>
          </w:tcPr>
          <w:p>
            <w:pPr>
              <w:spacing w:before="64" w:after="0" w:line="240" w:lineRule="auto"/>
              <w:ind w:left="365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72"/>
                <w:b/>
                <w:bCs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1"/>
                <w:b/>
                <w:bCs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24"/>
                <w:b/>
                <w:bCs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45"/>
                <w:b/>
                <w:bCs/>
              </w:rPr>
              <w:t>ś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  <w:b/>
                <w:bCs/>
              </w:rPr>
              <w:t>ć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</w:tc>
      </w:tr>
      <w:tr>
        <w:trPr>
          <w:trHeight w:val="384" w:hRule="exact"/>
        </w:trPr>
        <w:tc>
          <w:tcPr>
            <w:tcW w:w="533" w:type="dxa"/>
            <w:tcBorders>
              <w:top w:val="single" w:sz="9.5992" w:space="0" w:color="000000"/>
              <w:bottom w:val="single" w:sz="9.5992" w:space="0" w:color="000000"/>
              <w:left w:val="single" w:sz="9.5992" w:space="0" w:color="000000"/>
              <w:right w:val="single" w:sz="3.8392" w:space="0" w:color="000000"/>
            </w:tcBorders>
          </w:tcPr>
          <w:p>
            <w:pPr>
              <w:spacing w:before="0" w:after="0" w:line="176" w:lineRule="exact"/>
              <w:ind w:left="314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1.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176" w:lineRule="exact"/>
              <w:ind w:left="314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  <w:position w:val="-1"/>
              </w:rPr>
              <w:t>2.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  <w:position w:val="0"/>
              </w:rPr>
            </w:r>
          </w:p>
        </w:tc>
        <w:tc>
          <w:tcPr>
            <w:tcW w:w="8448" w:type="dxa"/>
            <w:tcBorders>
              <w:top w:val="single" w:sz="9.5992" w:space="0" w:color="000000"/>
              <w:bottom w:val="single" w:sz="9.5992" w:space="0" w:color="000000"/>
              <w:left w:val="single" w:sz="3.8392" w:space="0" w:color="000000"/>
              <w:right w:val="single" w:sz="3.8392" w:space="0" w:color="000000"/>
            </w:tcBorders>
          </w:tcPr>
          <w:p>
            <w:pPr>
              <w:spacing w:before="0" w:after="0" w:line="176" w:lineRule="exact"/>
              <w:ind w:left="67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110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b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8"/>
              </w:rPr>
              <w:t>cy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176" w:lineRule="exact"/>
              <w:ind w:left="67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110"/>
                <w:position w:val="-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  <w:position w:val="-1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  <w:position w:val="-1"/>
              </w:rPr>
              <w:t>b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  <w:position w:val="-1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1"/>
                <w:position w:val="-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  <w:position w:val="-1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  <w:position w:val="-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8"/>
                <w:position w:val="-1"/>
              </w:rPr>
              <w:t>cy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"/>
                <w:w w:val="100"/>
                <w:position w:val="-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  <w:position w:val="-1"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4"/>
                <w:position w:val="-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  <w:position w:val="-1"/>
              </w:rPr>
              <w:t>u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  <w:position w:val="-1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  <w:position w:val="-1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  <w:position w:val="-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  <w:position w:val="-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  <w:position w:val="0"/>
              </w:rPr>
            </w:r>
          </w:p>
        </w:tc>
        <w:tc>
          <w:tcPr>
            <w:tcW w:w="677" w:type="dxa"/>
            <w:tcBorders>
              <w:top w:val="single" w:sz="9.5992" w:space="0" w:color="000000"/>
              <w:bottom w:val="single" w:sz="9.5992" w:space="0" w:color="000000"/>
              <w:left w:val="single" w:sz="3.8392" w:space="0" w:color="000000"/>
              <w:right w:val="single" w:sz="3.8392" w:space="0" w:color="000000"/>
            </w:tcBorders>
          </w:tcPr>
          <w:p>
            <w:pPr>
              <w:spacing w:before="0" w:after="0" w:line="176" w:lineRule="exact"/>
              <w:ind w:left="67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-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176" w:lineRule="exact"/>
              <w:ind w:left="67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  <w:position w:val="-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  <w:position w:val="-1"/>
              </w:rPr>
              <w:t>-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  <w:position w:val="-1"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  <w:position w:val="0"/>
              </w:rPr>
            </w:r>
          </w:p>
        </w:tc>
        <w:tc>
          <w:tcPr>
            <w:tcW w:w="1109" w:type="dxa"/>
            <w:tcBorders>
              <w:top w:val="single" w:sz="9.5992" w:space="0" w:color="000000"/>
              <w:bottom w:val="single" w:sz="9.5992" w:space="0" w:color="000000"/>
              <w:left w:val="single" w:sz="3.8392" w:space="0" w:color="000000"/>
              <w:right w:val="single" w:sz="9.5992" w:space="0" w:color="000000"/>
            </w:tcBorders>
          </w:tcPr>
          <w:p>
            <w:pPr>
              <w:spacing w:before="0" w:after="0" w:line="176" w:lineRule="exact"/>
              <w:ind w:left="442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w w:val="113"/>
              </w:rPr>
              <w:t>508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998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176" w:lineRule="exact"/>
              <w:ind w:left="350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w w:val="113"/>
                <w:position w:val="-1"/>
              </w:rPr>
              <w:t>80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  <w:position w:val="-1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  <w:position w:val="-1"/>
              </w:rPr>
              <w:t>77698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  <w:position w:val="0"/>
              </w:rPr>
            </w:r>
          </w:p>
        </w:tc>
      </w:tr>
      <w:tr>
        <w:trPr>
          <w:trHeight w:val="197" w:hRule="exact"/>
        </w:trPr>
        <w:tc>
          <w:tcPr>
            <w:tcW w:w="9658" w:type="dxa"/>
            <w:gridSpan w:val="3"/>
            <w:tcBorders>
              <w:top w:val="single" w:sz="9.5992" w:space="0" w:color="000000"/>
              <w:bottom w:val="single" w:sz="9.5992" w:space="0" w:color="000000"/>
              <w:left w:val="single" w:sz="9.5992" w:space="0" w:color="000000"/>
              <w:right w:val="single" w:sz="3.8392" w:space="0" w:color="000000"/>
            </w:tcBorders>
          </w:tcPr>
          <w:p>
            <w:pPr>
              <w:spacing w:before="0" w:after="0" w:line="173" w:lineRule="exact"/>
              <w:ind w:right="48"/>
              <w:jc w:val="righ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2"/>
                <w:w w:val="111"/>
                <w:b/>
                <w:bCs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11"/>
                <w:b/>
                <w:bCs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11"/>
                <w:b/>
                <w:bCs/>
              </w:rPr>
              <w:t>ze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11"/>
                <w:b/>
                <w:bCs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3"/>
                <w:w w:val="111"/>
                <w:b/>
                <w:bCs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-1"/>
                <w:w w:val="100"/>
                <w:b/>
                <w:bCs/>
              </w:rPr>
              <w:t>(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00"/>
                <w:b/>
                <w:bCs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13"/>
                <w:w w:val="100"/>
                <w:b/>
                <w:bCs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1"/>
                <w:w w:val="112"/>
                <w:b/>
                <w:bCs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1"/>
                <w:w w:val="124"/>
                <w:b/>
                <w:bCs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01"/>
                <w:b/>
                <w:bCs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-2"/>
                <w:w w:val="101"/>
                <w:b/>
                <w:bCs/>
              </w:rPr>
              <w:t>ł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13"/>
                <w:b/>
                <w:bCs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1"/>
                <w:w w:val="112"/>
                <w:b/>
                <w:bCs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-4"/>
                <w:w w:val="112"/>
                <w:b/>
                <w:bCs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1"/>
                <w:w w:val="124"/>
                <w:b/>
                <w:bCs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45"/>
                <w:b/>
                <w:bCs/>
              </w:rPr>
              <w:t>ś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27"/>
                <w:b/>
                <w:bCs/>
              </w:rPr>
              <w:t>c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-2"/>
                <w:w w:val="101"/>
                <w:b/>
                <w:bCs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13"/>
                <w:b/>
                <w:bCs/>
              </w:rPr>
              <w:t>ą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4"/>
                <w:w w:val="100"/>
                <w:b/>
                <w:bCs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1"/>
                <w:w w:val="100"/>
                <w:b/>
                <w:bCs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00"/>
                <w:b/>
                <w:bCs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34"/>
                <w:w w:val="100"/>
                <w:b/>
                <w:bCs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14"/>
                <w:b/>
                <w:bCs/>
              </w:rPr>
              <w:t>za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1"/>
                <w:w w:val="124"/>
                <w:b/>
                <w:bCs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01"/>
                <w:b/>
                <w:bCs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4"/>
                <w:w w:val="89"/>
                <w:b/>
                <w:bCs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13"/>
                <w:b/>
                <w:bCs/>
              </w:rPr>
              <w:t>ą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1"/>
                <w:w w:val="124"/>
                <w:b/>
                <w:bCs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-2"/>
                <w:w w:val="101"/>
                <w:b/>
                <w:bCs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27"/>
                <w:b/>
                <w:bCs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-4"/>
                <w:w w:val="112"/>
                <w:b/>
                <w:bCs/>
              </w:rPr>
              <w:t>ń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-1"/>
                <w:w w:val="101"/>
                <w:b/>
                <w:bCs/>
              </w:rPr>
              <w:t>)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01"/>
                <w:b/>
                <w:bCs/>
              </w:rPr>
              <w:t>: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09" w:type="dxa"/>
            <w:tcBorders>
              <w:top w:val="single" w:sz="9.5992" w:space="0" w:color="000000"/>
              <w:bottom w:val="single" w:sz="9.5992" w:space="0" w:color="000000"/>
              <w:left w:val="single" w:sz="3.8392" w:space="0" w:color="000000"/>
              <w:right w:val="single" w:sz="9.5992" w:space="0" w:color="000000"/>
            </w:tcBorders>
          </w:tcPr>
          <w:p>
            <w:pPr>
              <w:spacing w:before="0" w:after="0" w:line="173" w:lineRule="exact"/>
              <w:ind w:left="259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w w:val="113"/>
                <w:position w:val="-1"/>
              </w:rPr>
              <w:t>589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  <w:position w:val="-1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  <w:position w:val="-1"/>
              </w:rPr>
              <w:t>77498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  <w:position w:val="0"/>
              </w:rPr>
            </w:r>
          </w:p>
        </w:tc>
      </w:tr>
    </w:tbl>
    <w:p>
      <w:pPr>
        <w:spacing w:before="5" w:after="0" w:line="140" w:lineRule="exact"/>
        <w:jc w:val="left"/>
        <w:rPr>
          <w:sz w:val="14"/>
          <w:szCs w:val="14"/>
        </w:rPr>
      </w:pPr>
      <w:rPr/>
      <w:r>
        <w:rPr>
          <w:sz w:val="14"/>
          <w:szCs w:val="14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30" w:after="0" w:line="270" w:lineRule="exact"/>
        <w:ind w:left="4105" w:right="4086"/>
        <w:jc w:val="center"/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2"/>
          <w:w w:val="91"/>
          <w:b/>
          <w:bCs/>
          <w:position w:val="-1"/>
        </w:rPr>
        <w:t>Z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"/>
          <w:w w:val="125"/>
          <w:b/>
          <w:bCs/>
          <w:position w:val="-1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"/>
          <w:w w:val="142"/>
          <w:b/>
          <w:bCs/>
          <w:position w:val="-1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2"/>
          <w:w w:val="99"/>
          <w:b/>
          <w:bCs/>
          <w:position w:val="-1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"/>
          <w:w w:val="111"/>
          <w:b/>
          <w:bCs/>
          <w:position w:val="-1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107"/>
          <w:b/>
          <w:bCs/>
          <w:position w:val="-1"/>
        </w:rPr>
        <w:t>w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99"/>
          <w:b/>
          <w:bCs/>
          <w:position w:val="-1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"/>
          <w:w w:val="125"/>
          <w:b/>
          <w:bCs/>
          <w:position w:val="-1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-2"/>
          <w:w w:val="109"/>
          <w:b/>
          <w:bCs/>
          <w:position w:val="-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99"/>
          <w:b/>
          <w:bCs/>
          <w:position w:val="-1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125"/>
          <w:b/>
          <w:bCs/>
          <w:position w:val="-1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8"/>
          <w:w w:val="100"/>
          <w:b/>
          <w:bCs/>
          <w:position w:val="-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-2"/>
          <w:w w:val="106"/>
          <w:b/>
          <w:bCs/>
          <w:position w:val="-1"/>
        </w:rPr>
        <w:t>m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"/>
          <w:w w:val="111"/>
          <w:b/>
          <w:bCs/>
          <w:position w:val="-1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2"/>
          <w:w w:val="99"/>
          <w:b/>
          <w:bCs/>
          <w:position w:val="-1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"/>
          <w:w w:val="125"/>
          <w:b/>
          <w:bCs/>
          <w:position w:val="-1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-2"/>
          <w:w w:val="87"/>
          <w:b/>
          <w:bCs/>
          <w:position w:val="-1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99"/>
          <w:b/>
          <w:bCs/>
          <w:position w:val="-1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"/>
          <w:w w:val="111"/>
          <w:b/>
          <w:bCs/>
          <w:position w:val="-1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99"/>
          <w:b/>
          <w:bCs/>
          <w:position w:val="-1"/>
        </w:rPr>
        <w:t>ł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2"/>
          <w:w w:val="122"/>
          <w:b/>
          <w:bCs/>
          <w:position w:val="-1"/>
        </w:rPr>
        <w:t>ó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107"/>
          <w:b/>
          <w:bCs/>
          <w:position w:val="-1"/>
        </w:rPr>
        <w:t>w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  <w:position w:val="0"/>
        </w:rPr>
      </w:r>
    </w:p>
    <w:p>
      <w:pPr>
        <w:spacing w:before="2" w:after="0" w:line="100" w:lineRule="exact"/>
        <w:jc w:val="left"/>
        <w:rPr>
          <w:sz w:val="10"/>
          <w:szCs w:val="10"/>
        </w:rPr>
      </w:pPr>
      <w:rPr/>
      <w:r>
        <w:rPr>
          <w:sz w:val="10"/>
          <w:szCs w:val="1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94.400997" w:type="dxa"/>
      </w:tblPr>
      <w:tblGrid/>
      <w:tr>
        <w:trPr>
          <w:trHeight w:val="341" w:hRule="exact"/>
        </w:trPr>
        <w:tc>
          <w:tcPr>
            <w:tcW w:w="533" w:type="dxa"/>
            <w:tcBorders>
              <w:top w:val="single" w:sz="9.5992" w:space="0" w:color="000000"/>
              <w:bottom w:val="single" w:sz="9.5992" w:space="0" w:color="000000"/>
              <w:left w:val="single" w:sz="9.5992" w:space="0" w:color="000000"/>
              <w:right w:val="single" w:sz="3.8392" w:space="0" w:color="000000"/>
            </w:tcBorders>
          </w:tcPr>
          <w:p>
            <w:pPr>
              <w:spacing w:before="64" w:after="0" w:line="240" w:lineRule="auto"/>
              <w:ind w:left="132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93"/>
                <w:b/>
                <w:bCs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12"/>
                <w:b/>
                <w:bCs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  <w:b/>
                <w:bCs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</w:tc>
        <w:tc>
          <w:tcPr>
            <w:tcW w:w="8539" w:type="dxa"/>
            <w:tcBorders>
              <w:top w:val="single" w:sz="9.5992" w:space="0" w:color="000000"/>
              <w:bottom w:val="single" w:sz="9.5992" w:space="0" w:color="000000"/>
              <w:left w:val="single" w:sz="3.8392" w:space="0" w:color="000000"/>
              <w:right w:val="single" w:sz="3.8392" w:space="0" w:color="000000"/>
            </w:tcBorders>
          </w:tcPr>
          <w:p>
            <w:pPr>
              <w:spacing w:before="64" w:after="0" w:line="240" w:lineRule="auto"/>
              <w:ind w:left="3597" w:right="3574"/>
              <w:jc w:val="center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100"/>
                <w:b/>
                <w:bCs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  <w:b/>
                <w:bCs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  <w:b/>
                <w:bCs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0"/>
                <w:b/>
                <w:bCs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  <w:b/>
                <w:bCs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  <w:b/>
                <w:bCs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6"/>
                <w:w w:val="100"/>
                <w:b/>
                <w:bCs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4"/>
                <w:w w:val="108"/>
                <w:b/>
                <w:bCs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  <w:b/>
                <w:bCs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  <w:b/>
                <w:bCs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  <w:b/>
                <w:bCs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4"/>
                <w:w w:val="89"/>
                <w:b/>
                <w:bCs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1"/>
                <w:b/>
                <w:bCs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  <w:b/>
                <w:bCs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1"/>
                <w:b/>
                <w:bCs/>
              </w:rPr>
              <w:t>ł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2"/>
                <w:b/>
                <w:bCs/>
              </w:rPr>
              <w:t>u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</w:tc>
        <w:tc>
          <w:tcPr>
            <w:tcW w:w="677" w:type="dxa"/>
            <w:tcBorders>
              <w:top w:val="single" w:sz="9.5992" w:space="0" w:color="000000"/>
              <w:bottom w:val="single" w:sz="9.5992" w:space="0" w:color="000000"/>
              <w:left w:val="single" w:sz="3.8392" w:space="0" w:color="000000"/>
              <w:right w:val="single" w:sz="3.8392" w:space="0" w:color="000000"/>
            </w:tcBorders>
          </w:tcPr>
          <w:p>
            <w:pPr>
              <w:spacing w:before="64" w:after="0" w:line="240" w:lineRule="auto"/>
              <w:ind w:left="168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w w:val="113"/>
                <w:b/>
                <w:bCs/>
              </w:rPr>
              <w:t>J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  <w:b/>
                <w:bCs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4"/>
                <w:w w:val="108"/>
                <w:b/>
                <w:bCs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  <w:b/>
                <w:bCs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</w:tc>
        <w:tc>
          <w:tcPr>
            <w:tcW w:w="1018" w:type="dxa"/>
            <w:tcBorders>
              <w:top w:val="single" w:sz="9.5992" w:space="0" w:color="000000"/>
              <w:bottom w:val="single" w:sz="9.5992" w:space="0" w:color="000000"/>
              <w:left w:val="single" w:sz="3.8392" w:space="0" w:color="000000"/>
              <w:right w:val="single" w:sz="9.5992" w:space="0" w:color="000000"/>
            </w:tcBorders>
          </w:tcPr>
          <w:p>
            <w:pPr>
              <w:spacing w:before="64" w:after="0" w:line="240" w:lineRule="auto"/>
              <w:ind w:left="317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72"/>
                <w:b/>
                <w:bCs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1"/>
                <w:b/>
                <w:bCs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24"/>
                <w:b/>
                <w:bCs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45"/>
                <w:b/>
                <w:bCs/>
              </w:rPr>
              <w:t>ś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  <w:b/>
                <w:bCs/>
              </w:rPr>
              <w:t>ć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</w:tc>
      </w:tr>
      <w:tr>
        <w:trPr>
          <w:trHeight w:val="4416" w:hRule="exact"/>
        </w:trPr>
        <w:tc>
          <w:tcPr>
            <w:tcW w:w="533" w:type="dxa"/>
            <w:tcBorders>
              <w:top w:val="single" w:sz="9.5992" w:space="0" w:color="000000"/>
              <w:bottom w:val="single" w:sz="9.5992" w:space="0" w:color="000000"/>
              <w:left w:val="single" w:sz="9.5992" w:space="0" w:color="000000"/>
              <w:right w:val="single" w:sz="3.8392" w:space="0" w:color="000000"/>
            </w:tcBorders>
          </w:tcPr>
          <w:p>
            <w:pPr>
              <w:spacing w:before="0" w:after="0" w:line="176" w:lineRule="exact"/>
              <w:ind w:left="314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1.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314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2.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314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3.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314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4.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314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5.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314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6.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314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7.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314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8.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314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9.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223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10.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238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4"/>
                <w:w w:val="113"/>
              </w:rPr>
              <w:t>1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1.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223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12.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223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13.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223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14.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223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15.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223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16.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223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17.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223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18.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223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19.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223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20.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176" w:lineRule="exact"/>
              <w:ind w:left="223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  <w:position w:val="-1"/>
              </w:rPr>
              <w:t>21.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  <w:position w:val="0"/>
              </w:rPr>
            </w:r>
          </w:p>
        </w:tc>
        <w:tc>
          <w:tcPr>
            <w:tcW w:w="8539" w:type="dxa"/>
            <w:tcBorders>
              <w:top w:val="single" w:sz="9.5992" w:space="0" w:color="000000"/>
              <w:bottom w:val="single" w:sz="9.5992" w:space="0" w:color="000000"/>
              <w:left w:val="single" w:sz="3.8392" w:space="0" w:color="000000"/>
              <w:right w:val="single" w:sz="3.8392" w:space="0" w:color="000000"/>
            </w:tcBorders>
          </w:tcPr>
          <w:p>
            <w:pPr>
              <w:spacing w:before="0" w:after="0" w:line="176" w:lineRule="exact"/>
              <w:ind w:left="67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13"/>
              </w:rPr>
              <w:t>B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3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ka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8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8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1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cyn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1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8"/>
                <w:w w:val="11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1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11"/>
              </w:rPr>
              <w:t>F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1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11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4"/>
                <w:w w:val="11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25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01"/>
              </w:rPr>
              <w:t>x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4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67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114"/>
              </w:rPr>
              <w:t>C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14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4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hu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c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"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35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"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8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7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7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50" w:lineRule="auto"/>
              <w:ind w:left="67" w:right="2916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12"/>
              </w:rPr>
              <w:t>F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4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9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</w:rPr>
              <w:t>V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C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8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u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8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8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0"/>
              </w:rPr>
              <w:t>yc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0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1"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u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1"/>
              </w:rPr>
              <w:t>b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1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ści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1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1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4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1"/>
              </w:rPr>
              <w:t>-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1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6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"/>
                <w:w w:val="11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00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00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9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4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un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4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0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0"/>
              </w:rPr>
              <w:t>/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0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14"/>
              </w:rPr>
              <w:t>F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un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14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4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"/>
                <w:w w:val="85"/>
              </w:rPr>
              <w:t>f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b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5"/>
              </w:rPr>
              <w:t>yk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5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0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0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</w:rPr>
              <w:t>ę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0" w:after="0" w:line="250" w:lineRule="auto"/>
              <w:ind w:left="67" w:right="5772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94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b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8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0"/>
                <w:w w:val="93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93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93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93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93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0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6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0"/>
              </w:rPr>
              <w:t>/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1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kV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6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4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09"/>
              </w:rPr>
              <w:t>x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35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9"/>
              </w:rPr>
              <w:t>·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2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4"/>
                <w:w w:val="109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22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1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1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1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ski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4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b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8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8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cy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101"/>
              </w:rPr>
              <w:t>j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0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0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u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6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9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94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0" w:after="0" w:line="240" w:lineRule="auto"/>
              <w:ind w:left="67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1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1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1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8"/>
                <w:w w:val="11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11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1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1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1"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1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8"/>
                <w:w w:val="11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</w:rPr>
              <w:t>V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</w:rPr>
              <w:t>F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530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5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5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105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5"/>
              </w:rPr>
              <w:t>-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5"/>
              </w:rPr>
              <w:t>24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5"/>
              </w:rPr>
              <w:t>/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5"/>
              </w:rPr>
              <w:t>48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5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4"/>
                <w:w w:val="105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4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2"/>
              </w:rPr>
              <w:t>108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2"/>
              </w:rPr>
              <w:t>-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6"/>
                <w:w w:val="112"/>
              </w:rPr>
              <w:t>1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2"/>
              </w:rPr>
              <w:t>175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12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-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8"/>
                <w:w w:val="100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4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1b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2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-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10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0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0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0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110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0"/>
              </w:rPr>
              <w:t>ng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9"/>
                <w:w w:val="8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j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0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00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5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22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22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ę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c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67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"/>
                <w:w w:val="95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7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7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81"/>
              </w:rPr>
              <w:t>j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67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1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1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1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8"/>
                <w:w w:val="11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11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1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1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1"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1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8"/>
                <w:w w:val="11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</w:rPr>
              <w:t>V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</w:rPr>
              <w:t>F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530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5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5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105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5"/>
              </w:rPr>
              <w:t>-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5"/>
              </w:rPr>
              <w:t>24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5"/>
              </w:rPr>
              <w:t>/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5"/>
              </w:rPr>
              <w:t>48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5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4"/>
                <w:w w:val="105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4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2"/>
              </w:rPr>
              <w:t>108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2"/>
              </w:rPr>
              <w:t>-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6"/>
                <w:w w:val="112"/>
              </w:rPr>
              <w:t>1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2"/>
              </w:rPr>
              <w:t>178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12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-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8"/>
                <w:w w:val="100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4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8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8"/>
              </w:rPr>
              <w:t>1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8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8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-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10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0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0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0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110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0"/>
              </w:rPr>
              <w:t>ng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9"/>
                <w:w w:val="8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j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0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00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5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22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22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ę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c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67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"/>
                <w:w w:val="95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7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7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81"/>
              </w:rPr>
              <w:t>j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67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1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111"/>
              </w:rPr>
              <w:t>ł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1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6"/>
                <w:w w:val="11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u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1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8"/>
                <w:w w:val="11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2"/>
                <w:w w:val="11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100"/>
              </w:rPr>
              <w:t>H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100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8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9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4"/>
                <w:w w:val="100"/>
              </w:rPr>
              <w:t>1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10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5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ę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ka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3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b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8"/>
                <w:w w:val="113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8"/>
                <w:w w:val="113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u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śc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113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b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9"/>
              </w:rPr>
              <w:t>ska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0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0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4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b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67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22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9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9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0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0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1"/>
              </w:rPr>
              <w:t>b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1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1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nó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00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0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yk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100"/>
              </w:rPr>
              <w:t>ł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ych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0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u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67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22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81"/>
              </w:rPr>
              <w:t>ł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0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0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0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0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0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8"/>
                <w:w w:val="110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0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5"/>
                <w:w w:val="11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0"/>
              </w:rPr>
              <w:t>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0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0"/>
              </w:rPr>
              <w:t>5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0"/>
              </w:rPr>
              <w:t>x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0"/>
              </w:rPr>
              <w:t>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0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0"/>
              </w:rPr>
              <w:t>5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0"/>
              </w:rPr>
              <w:t>x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0"/>
              </w:rPr>
              <w:t>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0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0"/>
              </w:rPr>
              <w:t>1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5"/>
                <w:w w:val="11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0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67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13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3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13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8"/>
                <w:w w:val="113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ód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1"/>
                <w:w w:val="113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8"/>
                <w:w w:val="96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96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96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96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8"/>
              </w:rPr>
              <w:t>450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8"/>
              </w:rPr>
              <w:t>/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8"/>
              </w:rPr>
              <w:t>750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8"/>
              </w:rPr>
              <w:t>V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7"/>
                <w:w w:val="108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3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01"/>
              </w:rPr>
              <w:t>x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2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5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·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2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50" w:lineRule="auto"/>
              <w:ind w:left="67" w:right="440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22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81"/>
              </w:rPr>
              <w:t>ł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up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u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0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7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9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9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8"/>
                <w:w w:val="119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7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7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2"/>
              </w:rPr>
              <w:t>c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12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2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2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2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2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2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9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8"/>
                <w:w w:val="109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ys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9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9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ści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"/>
                <w:w w:val="109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6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22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81"/>
              </w:rPr>
              <w:t>ł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u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0"/>
              </w:rPr>
              <w:t>b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0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0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0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0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0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8"/>
                <w:w w:val="110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0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11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c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4"/>
                <w:w w:val="113"/>
              </w:rPr>
              <w:t>1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15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01"/>
              </w:rPr>
              <w:t>x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20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01"/>
              </w:rPr>
              <w:t>x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30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·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cm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4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ch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c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sk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4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6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(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101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)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0" w:after="0" w:line="240" w:lineRule="auto"/>
              <w:ind w:left="67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0"/>
                <w:w w:val="107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7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107"/>
              </w:rPr>
              <w:t>ł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7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7"/>
              </w:rPr>
              <w:t>ka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7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b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c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7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7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7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7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1"/>
              </w:rPr>
              <w:t>B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-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9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31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660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3"/>
                <w:w w:val="100"/>
              </w:rPr>
              <w:t>V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0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6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94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50" w:lineRule="auto"/>
              <w:ind w:left="67" w:right="3599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1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31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0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0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c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4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100"/>
              </w:rPr>
              <w:t>ł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u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0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ó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9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2"/>
              </w:rPr>
              <w:t>ś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12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ych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4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0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00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5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"/>
                <w:w w:val="85"/>
              </w:rPr>
              <w:t>f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un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c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10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1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81"/>
              </w:rPr>
              <w:t>ł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ą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c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2"/>
              </w:rPr>
              <w:t>ś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12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12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2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8"/>
                <w:w w:val="112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2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2"/>
              </w:rPr>
              <w:t>ę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2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2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12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2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2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2"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2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3"/>
                <w:w w:val="112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2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112"/>
              </w:rPr>
              <w:t>ł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2"/>
              </w:rPr>
              <w:t>u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2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2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8"/>
                <w:w w:val="112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2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12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b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c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7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7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1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81"/>
              </w:rPr>
              <w:t>ł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ą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c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2"/>
              </w:rPr>
              <w:t>ś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12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12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2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8"/>
                <w:w w:val="112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2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2"/>
              </w:rPr>
              <w:t>ę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2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2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12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2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2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2"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2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3"/>
                <w:w w:val="112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2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112"/>
              </w:rPr>
              <w:t>ł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2"/>
              </w:rPr>
              <w:t>u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2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2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8"/>
                <w:w w:val="112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2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12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"/>
                <w:w w:val="85"/>
              </w:rPr>
              <w:t>f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0" w:after="0" w:line="240" w:lineRule="auto"/>
              <w:ind w:left="67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1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81"/>
              </w:rPr>
              <w:t>ł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ą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c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2"/>
              </w:rPr>
              <w:t>ś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12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12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2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8"/>
                <w:w w:val="112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2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2"/>
              </w:rPr>
              <w:t>ę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2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2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12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2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2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2"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2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3"/>
                <w:w w:val="112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2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112"/>
              </w:rPr>
              <w:t>ł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2"/>
              </w:rPr>
              <w:t>u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2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2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8"/>
                <w:w w:val="112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2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12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u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176" w:lineRule="exact"/>
              <w:ind w:left="67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1"/>
                <w:position w:val="-1"/>
              </w:rPr>
              <w:t>Ż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  <w:position w:val="-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  <w:position w:val="-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  <w:position w:val="-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100"/>
                <w:position w:val="-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0"/>
                <w:position w:val="-1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  <w:position w:val="-1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0"/>
                <w:w w:val="100"/>
                <w:position w:val="-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1"/>
                <w:position w:val="-1"/>
              </w:rPr>
              <w:t>b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1"/>
                <w:position w:val="-1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1"/>
                <w:position w:val="-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1"/>
                <w:position w:val="-1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  <w:position w:val="-1"/>
              </w:rPr>
              <w:t>nó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  <w:position w:val="-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1"/>
                <w:position w:val="-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00"/>
                <w:position w:val="-1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0"/>
                <w:position w:val="-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  <w:position w:val="-1"/>
              </w:rPr>
              <w:t>yk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100"/>
                <w:position w:val="-1"/>
              </w:rPr>
              <w:t>ł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  <w:position w:val="-1"/>
              </w:rPr>
              <w:t>ych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0"/>
                <w:w w:val="100"/>
                <w:position w:val="-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  <w:position w:val="-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  <w:position w:val="-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  <w:position w:val="-1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  <w:position w:val="-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  <w:position w:val="-1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"/>
                <w:w w:val="85"/>
                <w:position w:val="-1"/>
              </w:rPr>
              <w:t>f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  <w:position w:val="-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  <w:position w:val="-1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  <w:position w:val="-1"/>
              </w:rPr>
              <w:t>kcy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101"/>
                <w:position w:val="-1"/>
              </w:rPr>
              <w:t>j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  <w:position w:val="-1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  <w:position w:val="-1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"/>
                <w:w w:val="100"/>
                <w:position w:val="-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  <w:position w:val="-1"/>
              </w:rPr>
              <w:t>u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  <w:position w:val="-1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  <w:position w:val="-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  <w:position w:val="-1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  <w:position w:val="-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  <w:position w:val="-1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  <w:position w:val="-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  <w:position w:val="-1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  <w:position w:val="-1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  <w:position w:val="-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  <w:position w:val="-1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  <w:position w:val="-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  <w:position w:val="-1"/>
              </w:rPr>
              <w:t>2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  <w:position w:val="-1"/>
              </w:rPr>
              <w:t>-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  <w:position w:val="-1"/>
              </w:rPr>
              <w:t>8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5"/>
                <w:w w:val="100"/>
                <w:position w:val="-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09"/>
                <w:position w:val="-1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  <w:position w:val="-1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  <w:position w:val="0"/>
              </w:rPr>
            </w:r>
          </w:p>
        </w:tc>
        <w:tc>
          <w:tcPr>
            <w:tcW w:w="677" w:type="dxa"/>
            <w:tcBorders>
              <w:top w:val="single" w:sz="9.5992" w:space="0" w:color="000000"/>
              <w:bottom w:val="single" w:sz="9.5992" w:space="0" w:color="000000"/>
              <w:left w:val="single" w:sz="3.8392" w:space="0" w:color="000000"/>
              <w:right w:val="single" w:sz="3.8392" w:space="0" w:color="000000"/>
            </w:tcBorders>
          </w:tcPr>
          <w:p>
            <w:pPr>
              <w:spacing w:before="0" w:after="0" w:line="176" w:lineRule="exact"/>
              <w:ind w:left="67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50" w:lineRule="auto"/>
              <w:ind w:left="67" w:right="332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2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2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22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2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22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34" w:after="0" w:line="384" w:lineRule="exact"/>
              <w:ind w:left="67" w:right="416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0" w:after="0" w:line="150" w:lineRule="exact"/>
              <w:ind w:left="67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50" w:lineRule="auto"/>
              <w:ind w:left="67" w:right="332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3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2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22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2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22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2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22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7"/>
              </w:rPr>
              <w:t>kg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7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2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22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2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22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2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22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2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22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2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22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3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</w:tc>
        <w:tc>
          <w:tcPr>
            <w:tcW w:w="1018" w:type="dxa"/>
            <w:tcBorders>
              <w:top w:val="single" w:sz="9.5992" w:space="0" w:color="000000"/>
              <w:bottom w:val="single" w:sz="9.5992" w:space="0" w:color="000000"/>
              <w:left w:val="single" w:sz="3.8392" w:space="0" w:color="000000"/>
              <w:right w:val="single" w:sz="9.5992" w:space="0" w:color="000000"/>
            </w:tcBorders>
          </w:tcPr>
          <w:p>
            <w:pPr>
              <w:spacing w:before="0" w:after="0" w:line="176" w:lineRule="exact"/>
              <w:ind w:right="41"/>
              <w:jc w:val="righ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w w:val="113"/>
              </w:rPr>
              <w:t>440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96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right="41"/>
              <w:jc w:val="righ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w w:val="113"/>
              </w:rPr>
              <w:t>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78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right="41"/>
              <w:jc w:val="righ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w w:val="113"/>
              </w:rPr>
              <w:t>120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96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right="41"/>
              <w:jc w:val="righ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13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right="41"/>
              <w:jc w:val="righ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w w:val="113"/>
              </w:rPr>
              <w:t>440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96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right="41"/>
              <w:jc w:val="righ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w w:val="113"/>
              </w:rPr>
              <w:t>39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68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right="40"/>
              <w:jc w:val="righ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4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right="40"/>
              <w:jc w:val="righ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9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right="41"/>
              <w:jc w:val="righ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w w:val="113"/>
              </w:rPr>
              <w:t>79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04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right="41"/>
              <w:jc w:val="righ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w w:val="113"/>
              </w:rPr>
              <w:t>35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221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right="41"/>
              <w:jc w:val="righ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13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right="41"/>
              <w:jc w:val="righ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91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right="41"/>
              <w:jc w:val="righ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13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right="41"/>
              <w:jc w:val="righ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w w:val="113"/>
              </w:rPr>
              <w:t>4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32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right="41"/>
              <w:jc w:val="righ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w w:val="113"/>
              </w:rPr>
              <w:t>8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608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right="41"/>
              <w:jc w:val="righ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13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right="41"/>
              <w:jc w:val="righ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13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right="41"/>
              <w:jc w:val="righ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13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right="41"/>
              <w:jc w:val="righ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26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right="41"/>
              <w:jc w:val="righ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13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176" w:lineRule="exact"/>
              <w:ind w:right="41"/>
              <w:jc w:val="righ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w w:val="113"/>
                <w:position w:val="-1"/>
              </w:rPr>
              <w:t>1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  <w:position w:val="-1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  <w:position w:val="-1"/>
              </w:rPr>
              <w:t>9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4"/>
                <w:w w:val="113"/>
                <w:position w:val="-1"/>
              </w:rPr>
              <w:t>1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  <w:position w:val="-1"/>
              </w:rPr>
              <w:t>1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  <w:position w:val="0"/>
              </w:rPr>
            </w:r>
          </w:p>
        </w:tc>
      </w:tr>
    </w:tbl>
    <w:p>
      <w:pPr>
        <w:spacing w:before="5" w:after="0" w:line="140" w:lineRule="exact"/>
        <w:jc w:val="left"/>
        <w:rPr>
          <w:sz w:val="14"/>
          <w:szCs w:val="14"/>
        </w:rPr>
      </w:pPr>
      <w:rPr/>
      <w:r>
        <w:rPr>
          <w:sz w:val="14"/>
          <w:szCs w:val="14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30" w:after="0" w:line="270" w:lineRule="exact"/>
        <w:ind w:left="4307" w:right="4285"/>
        <w:jc w:val="center"/>
        <w:rPr>
          <w:rFonts w:ascii="Times New Roman" w:hAnsi="Times New Roman" w:cs="Times New Roman" w:eastAsia="Times New Roman"/>
          <w:sz w:val="24"/>
          <w:szCs w:val="24"/>
        </w:rPr>
      </w:pPr>
      <w:rPr/>
      <w:r>
        <w:rPr/>
        <w:pict>
          <v:group style="position:absolute;margin-left:28.32pt;margin-top:-27.856863pt;width:.1pt;height:.1pt;mso-position-horizontal-relative:page;mso-position-vertical-relative:paragraph;z-index:-649" coordorigin="566,-557" coordsize="2,2">
            <v:shape style="position:absolute;left:566;top:-557;width:2;height:2" coordorigin="566,-557" coordsize="0,0" path="m566,-557e" filled="f" stroked="t" strokeweight="1.1999pt" strokecolor="#000000">
              <v:path arrowok="t"/>
            </v:shape>
          </v:group>
          <w10:wrap type="none"/>
        </w:pic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2"/>
          <w:w w:val="91"/>
          <w:b/>
          <w:bCs/>
          <w:position w:val="-1"/>
        </w:rPr>
        <w:t>Z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"/>
          <w:w w:val="125"/>
          <w:b/>
          <w:bCs/>
          <w:position w:val="-1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"/>
          <w:w w:val="142"/>
          <w:b/>
          <w:bCs/>
          <w:position w:val="-1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2"/>
          <w:w w:val="99"/>
          <w:b/>
          <w:bCs/>
          <w:position w:val="-1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"/>
          <w:w w:val="111"/>
          <w:b/>
          <w:bCs/>
          <w:position w:val="-1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107"/>
          <w:b/>
          <w:bCs/>
          <w:position w:val="-1"/>
        </w:rPr>
        <w:t>w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99"/>
          <w:b/>
          <w:bCs/>
          <w:position w:val="-1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"/>
          <w:w w:val="125"/>
          <w:b/>
          <w:bCs/>
          <w:position w:val="-1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-2"/>
          <w:w w:val="109"/>
          <w:b/>
          <w:bCs/>
          <w:position w:val="-1"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99"/>
          <w:b/>
          <w:bCs/>
          <w:position w:val="-1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125"/>
          <w:b/>
          <w:bCs/>
          <w:position w:val="-1"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8"/>
          <w:w w:val="100"/>
          <w:b/>
          <w:bCs/>
          <w:position w:val="-1"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"/>
          <w:w w:val="142"/>
          <w:b/>
          <w:bCs/>
          <w:position w:val="-1"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2"/>
          <w:w w:val="109"/>
          <w:b/>
          <w:bCs/>
          <w:position w:val="-1"/>
        </w:rPr>
        <w:t>p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-2"/>
          <w:w w:val="87"/>
          <w:b/>
          <w:bCs/>
          <w:position w:val="-1"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118"/>
          <w:b/>
          <w:bCs/>
          <w:position w:val="-1"/>
        </w:rPr>
        <w:t>z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"/>
          <w:w w:val="118"/>
          <w:b/>
          <w:bCs/>
          <w:position w:val="-1"/>
        </w:rPr>
        <w:t>ę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2"/>
          <w:w w:val="99"/>
          <w:b/>
          <w:bCs/>
          <w:position w:val="-1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109"/>
          <w:b/>
          <w:bCs/>
          <w:position w:val="-1"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  <w:position w:val="0"/>
        </w:rPr>
      </w:r>
    </w:p>
    <w:p>
      <w:pPr>
        <w:spacing w:before="2" w:after="0" w:line="100" w:lineRule="exact"/>
        <w:jc w:val="left"/>
        <w:rPr>
          <w:sz w:val="10"/>
          <w:szCs w:val="10"/>
        </w:rPr>
      </w:pPr>
      <w:rPr/>
      <w:r>
        <w:rPr>
          <w:sz w:val="10"/>
          <w:szCs w:val="1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94.400997" w:type="dxa"/>
      </w:tblPr>
      <w:tblGrid/>
      <w:tr>
        <w:trPr>
          <w:trHeight w:val="341" w:hRule="exact"/>
        </w:trPr>
        <w:tc>
          <w:tcPr>
            <w:tcW w:w="533" w:type="dxa"/>
            <w:tcBorders>
              <w:top w:val="single" w:sz="9.5992" w:space="0" w:color="000000"/>
              <w:bottom w:val="single" w:sz="9.5992" w:space="0" w:color="000000"/>
              <w:left w:val="single" w:sz="9.5992" w:space="0" w:color="000000"/>
              <w:right w:val="single" w:sz="3.8392" w:space="0" w:color="000000"/>
            </w:tcBorders>
          </w:tcPr>
          <w:p>
            <w:pPr>
              <w:spacing w:before="64" w:after="0" w:line="240" w:lineRule="auto"/>
              <w:ind w:left="132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93"/>
                <w:b/>
                <w:bCs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12"/>
                <w:b/>
                <w:bCs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  <w:b/>
                <w:bCs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</w:tc>
        <w:tc>
          <w:tcPr>
            <w:tcW w:w="8539" w:type="dxa"/>
            <w:tcBorders>
              <w:top w:val="single" w:sz="9.5992" w:space="0" w:color="000000"/>
              <w:bottom w:val="single" w:sz="9.5992" w:space="0" w:color="000000"/>
              <w:left w:val="single" w:sz="3.8392" w:space="0" w:color="000000"/>
              <w:right w:val="single" w:sz="3.8392" w:space="0" w:color="000000"/>
            </w:tcBorders>
          </w:tcPr>
          <w:p>
            <w:pPr>
              <w:spacing w:before="64" w:after="0" w:line="240" w:lineRule="auto"/>
              <w:ind w:left="3669" w:right="3646"/>
              <w:jc w:val="center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100"/>
                <w:b/>
                <w:bCs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  <w:b/>
                <w:bCs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  <w:b/>
                <w:bCs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0"/>
                <w:b/>
                <w:bCs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  <w:b/>
                <w:bCs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  <w:b/>
                <w:bCs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6"/>
                <w:w w:val="100"/>
                <w:b/>
                <w:bCs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45"/>
                <w:b/>
                <w:bCs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12"/>
                <w:b/>
                <w:bCs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4"/>
                <w:w w:val="89"/>
                <w:b/>
                <w:bCs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1"/>
                <w:b/>
                <w:bCs/>
              </w:rPr>
              <w:t>zę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  <w:b/>
                <w:bCs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2"/>
                <w:b/>
                <w:bCs/>
              </w:rPr>
              <w:t>u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</w:tc>
        <w:tc>
          <w:tcPr>
            <w:tcW w:w="677" w:type="dxa"/>
            <w:tcBorders>
              <w:top w:val="single" w:sz="9.5992" w:space="0" w:color="000000"/>
              <w:bottom w:val="single" w:sz="9.5992" w:space="0" w:color="000000"/>
              <w:left w:val="single" w:sz="3.8392" w:space="0" w:color="000000"/>
              <w:right w:val="single" w:sz="3.8392" w:space="0" w:color="000000"/>
            </w:tcBorders>
          </w:tcPr>
          <w:p>
            <w:pPr>
              <w:spacing w:before="64" w:after="0" w:line="240" w:lineRule="auto"/>
              <w:ind w:left="168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w w:val="113"/>
                <w:b/>
                <w:bCs/>
              </w:rPr>
              <w:t>J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  <w:b/>
                <w:bCs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4"/>
                <w:w w:val="108"/>
                <w:b/>
                <w:bCs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  <w:b/>
                <w:bCs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</w:tc>
        <w:tc>
          <w:tcPr>
            <w:tcW w:w="1018" w:type="dxa"/>
            <w:tcBorders>
              <w:top w:val="single" w:sz="9.5992" w:space="0" w:color="000000"/>
              <w:bottom w:val="single" w:sz="9.5992" w:space="0" w:color="000000"/>
              <w:left w:val="single" w:sz="3.8392" w:space="0" w:color="000000"/>
              <w:right w:val="single" w:sz="9.5992" w:space="0" w:color="000000"/>
            </w:tcBorders>
          </w:tcPr>
          <w:p>
            <w:pPr>
              <w:spacing w:before="64" w:after="0" w:line="240" w:lineRule="auto"/>
              <w:ind w:left="317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72"/>
                <w:b/>
                <w:bCs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1"/>
                <w:b/>
                <w:bCs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24"/>
                <w:b/>
                <w:bCs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45"/>
                <w:b/>
                <w:bCs/>
              </w:rPr>
              <w:t>ś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  <w:b/>
                <w:bCs/>
              </w:rPr>
              <w:t>ć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</w:tc>
      </w:tr>
      <w:tr>
        <w:trPr>
          <w:trHeight w:val="1536" w:hRule="exact"/>
        </w:trPr>
        <w:tc>
          <w:tcPr>
            <w:tcW w:w="533" w:type="dxa"/>
            <w:tcBorders>
              <w:top w:val="single" w:sz="9.5992" w:space="0" w:color="000000"/>
              <w:bottom w:val="single" w:sz="9.5992" w:space="0" w:color="000000"/>
              <w:left w:val="single" w:sz="9.5992" w:space="0" w:color="000000"/>
              <w:right w:val="single" w:sz="3.8392" w:space="0" w:color="000000"/>
            </w:tcBorders>
          </w:tcPr>
          <w:p>
            <w:pPr>
              <w:spacing w:before="0" w:after="0" w:line="176" w:lineRule="exact"/>
              <w:ind w:left="314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1.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314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2.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314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3.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314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4.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314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5.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314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6.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314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7.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176" w:lineRule="exact"/>
              <w:ind w:left="314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  <w:position w:val="-1"/>
              </w:rPr>
              <w:t>8.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  <w:position w:val="0"/>
              </w:rPr>
            </w:r>
          </w:p>
        </w:tc>
        <w:tc>
          <w:tcPr>
            <w:tcW w:w="8539" w:type="dxa"/>
            <w:tcBorders>
              <w:top w:val="single" w:sz="9.5992" w:space="0" w:color="000000"/>
              <w:bottom w:val="single" w:sz="9.5992" w:space="0" w:color="000000"/>
              <w:left w:val="single" w:sz="3.8392" w:space="0" w:color="000000"/>
              <w:right w:val="single" w:sz="3.8392" w:space="0" w:color="000000"/>
            </w:tcBorders>
          </w:tcPr>
          <w:p>
            <w:pPr>
              <w:spacing w:before="0" w:after="0" w:line="176" w:lineRule="exact"/>
              <w:ind w:left="67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110"/>
              </w:rPr>
              <w:t>C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ą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7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7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81"/>
              </w:rPr>
              <w:t>ł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29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-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37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6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kW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4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40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-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50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6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(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1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)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50" w:lineRule="auto"/>
              <w:ind w:left="67" w:right="3929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94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7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7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-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81"/>
              </w:rPr>
              <w:t>ł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ka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9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9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8"/>
                <w:w w:val="119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u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4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c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10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ą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ka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7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7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81"/>
              </w:rPr>
              <w:t>ł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1"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15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1"/>
              </w:rPr>
              <w:t>·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11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3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(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1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)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22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1"/>
              </w:rPr>
              <w:t>śn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11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1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1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11"/>
              </w:rPr>
              <w:t>ż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1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8"/>
                <w:w w:val="11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1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1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11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1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ch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1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1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1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8"/>
                <w:w w:val="11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5"/>
                <w:w w:val="11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h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7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7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u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c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0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0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12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·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0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(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2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)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15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5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15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5"/>
              </w:rPr>
              <w:t>yc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15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5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5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5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5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81"/>
              </w:rPr>
              <w:t>ł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u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ż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</w:rPr>
              <w:t>yc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9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0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0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5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5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15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5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5"/>
              </w:rPr>
              <w:t>ch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5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5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5"/>
              </w:rPr>
              <w:t>u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5"/>
                <w:w w:val="115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10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·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0" w:after="0" w:line="250" w:lineRule="auto"/>
              <w:ind w:left="67" w:right="5677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15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5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15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5"/>
              </w:rPr>
              <w:t>yc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15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5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5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5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5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0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0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ż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4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4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b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0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0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4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·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12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2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12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2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2"/>
              </w:rPr>
              <w:t>ch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2"/>
              </w:rPr>
              <w:t>ód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7"/>
                <w:w w:val="112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2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2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12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2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8"/>
                <w:w w:val="112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2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112"/>
              </w:rPr>
              <w:t>ł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2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2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2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8"/>
                <w:w w:val="112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2"/>
              </w:rPr>
              <w:t>c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12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2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8"/>
                <w:w w:val="112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5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-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10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·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4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(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1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)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15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5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15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5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5"/>
              </w:rPr>
              <w:t>ch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5"/>
              </w:rPr>
              <w:t>ód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5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1"/>
              </w:rPr>
              <w:t>sk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1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7"/>
              </w:rPr>
              <w:t>yn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81"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5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-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10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</w:rPr>
              <w:t>·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4"/>
                <w:w w:val="100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(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1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</w:rPr>
              <w:t>)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0" w:after="0" w:line="176" w:lineRule="exact"/>
              <w:ind w:left="67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09"/>
                <w:position w:val="-1"/>
              </w:rPr>
              <w:t>Ż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  <w:position w:val="-1"/>
              </w:rPr>
              <w:t>u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9"/>
                <w:position w:val="-1"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9"/>
                <w:position w:val="-1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  <w:position w:val="-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3"/>
                <w:w w:val="109"/>
                <w:position w:val="-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  <w:position w:val="-1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9"/>
                <w:position w:val="-1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9"/>
                <w:position w:val="-1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9"/>
                <w:position w:val="-1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  <w:position w:val="-1"/>
              </w:rPr>
              <w:t>ch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9"/>
                <w:position w:val="-1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9"/>
                <w:position w:val="-1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9"/>
                <w:position w:val="-1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8"/>
                <w:w w:val="109"/>
                <w:position w:val="-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9"/>
                <w:position w:val="-1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34"/>
                <w:w w:val="109"/>
                <w:position w:val="-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  <w:position w:val="-1"/>
              </w:rPr>
              <w:t>5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  <w:position w:val="-1"/>
              </w:rPr>
              <w:t>-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  <w:position w:val="-1"/>
              </w:rPr>
              <w:t>6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  <w:position w:val="-1"/>
              </w:rPr>
              <w:t>·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  <w:position w:val="-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3"/>
                <w:w w:val="100"/>
                <w:position w:val="-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  <w:position w:val="-1"/>
              </w:rPr>
              <w:t>(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  <w:position w:val="-1"/>
              </w:rPr>
              <w:t>1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1"/>
                <w:position w:val="-1"/>
              </w:rPr>
              <w:t>)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  <w:position w:val="0"/>
              </w:rPr>
            </w:r>
          </w:p>
        </w:tc>
        <w:tc>
          <w:tcPr>
            <w:tcW w:w="677" w:type="dxa"/>
            <w:tcBorders>
              <w:top w:val="single" w:sz="9.5992" w:space="0" w:color="000000"/>
              <w:bottom w:val="single" w:sz="9.5992" w:space="0" w:color="000000"/>
              <w:left w:val="single" w:sz="3.8392" w:space="0" w:color="000000"/>
              <w:right w:val="single" w:sz="3.8392" w:space="0" w:color="000000"/>
            </w:tcBorders>
          </w:tcPr>
          <w:p>
            <w:pPr>
              <w:spacing w:before="0" w:after="0" w:line="176" w:lineRule="exact"/>
              <w:ind w:left="67" w:right="282"/>
              <w:jc w:val="both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-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50" w:lineRule="auto"/>
              <w:ind w:left="67" w:right="279"/>
              <w:jc w:val="both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-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-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-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-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-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-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09"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</w:rPr>
              <w:t>-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</w:tc>
        <w:tc>
          <w:tcPr>
            <w:tcW w:w="1018" w:type="dxa"/>
            <w:tcBorders>
              <w:top w:val="single" w:sz="9.5992" w:space="0" w:color="000000"/>
              <w:bottom w:val="single" w:sz="9.5992" w:space="0" w:color="000000"/>
              <w:left w:val="single" w:sz="3.8392" w:space="0" w:color="000000"/>
              <w:right w:val="single" w:sz="9.5992" w:space="0" w:color="000000"/>
            </w:tcBorders>
          </w:tcPr>
          <w:p>
            <w:pPr>
              <w:spacing w:before="0" w:after="0" w:line="176" w:lineRule="exact"/>
              <w:ind w:left="409" w:right="9"/>
              <w:jc w:val="center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w w:val="113"/>
              </w:rPr>
              <w:t>1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8944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592" w:right="9"/>
              <w:jc w:val="center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w w:val="113"/>
              </w:rPr>
              <w:t>1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04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592" w:right="9"/>
              <w:jc w:val="center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w w:val="113"/>
              </w:rPr>
              <w:t>8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58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right="41"/>
              <w:jc w:val="righ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w w:val="113"/>
              </w:rPr>
              <w:t>5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2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409" w:right="9"/>
              <w:jc w:val="center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w w:val="113"/>
              </w:rPr>
              <w:t>1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8944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409" w:right="9"/>
              <w:jc w:val="center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w w:val="113"/>
              </w:rPr>
              <w:t>29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358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240" w:lineRule="auto"/>
              <w:ind w:left="350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w w:val="113"/>
              </w:rPr>
              <w:t>38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</w:rPr>
              <w:t>3364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  <w:p>
            <w:pPr>
              <w:spacing w:before="8" w:after="0" w:line="176" w:lineRule="exact"/>
              <w:ind w:left="350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w w:val="113"/>
                <w:position w:val="-1"/>
              </w:rPr>
              <w:t>20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  <w:position w:val="-1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  <w:position w:val="-1"/>
              </w:rPr>
              <w:t>8864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  <w:position w:val="0"/>
              </w:rPr>
            </w:r>
          </w:p>
        </w:tc>
      </w:tr>
      <w:tr>
        <w:trPr>
          <w:trHeight w:val="197" w:hRule="exact"/>
        </w:trPr>
        <w:tc>
          <w:tcPr>
            <w:tcW w:w="9749" w:type="dxa"/>
            <w:gridSpan w:val="3"/>
            <w:tcBorders>
              <w:top w:val="single" w:sz="9.5992" w:space="0" w:color="000000"/>
              <w:bottom w:val="single" w:sz="9.5992" w:space="0" w:color="000000"/>
              <w:left w:val="single" w:sz="9.5992" w:space="0" w:color="000000"/>
              <w:right w:val="single" w:sz="3.8392" w:space="0" w:color="000000"/>
            </w:tcBorders>
          </w:tcPr>
          <w:p>
            <w:pPr>
              <w:spacing w:before="0" w:after="0" w:line="173" w:lineRule="exact"/>
              <w:ind w:left="6276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2"/>
                <w:w w:val="111"/>
                <w:b/>
                <w:bCs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11"/>
                <w:b/>
                <w:bCs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11"/>
                <w:b/>
                <w:bCs/>
              </w:rPr>
              <w:t>ze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11"/>
                <w:b/>
                <w:bCs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3"/>
                <w:w w:val="111"/>
                <w:b/>
                <w:bCs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4"/>
                <w:w w:val="100"/>
                <w:b/>
                <w:bCs/>
              </w:rPr>
              <w:t>m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-1"/>
                <w:w w:val="100"/>
                <w:b/>
                <w:bCs/>
              </w:rPr>
              <w:t>-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00"/>
                <w:b/>
                <w:bCs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34"/>
                <w:w w:val="100"/>
                <w:b/>
                <w:bCs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-1"/>
                <w:w w:val="100"/>
                <w:b/>
                <w:bCs/>
              </w:rPr>
              <w:t>(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00"/>
                <w:b/>
                <w:bCs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13"/>
                <w:w w:val="100"/>
                <w:b/>
                <w:bCs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1"/>
                <w:w w:val="112"/>
                <w:b/>
                <w:bCs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1"/>
                <w:w w:val="124"/>
                <w:b/>
                <w:bCs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01"/>
                <w:b/>
                <w:bCs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-2"/>
                <w:w w:val="101"/>
                <w:b/>
                <w:bCs/>
              </w:rPr>
              <w:t>ł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13"/>
                <w:b/>
                <w:bCs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1"/>
                <w:w w:val="112"/>
                <w:b/>
                <w:bCs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-4"/>
                <w:w w:val="112"/>
                <w:b/>
                <w:bCs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1"/>
                <w:w w:val="124"/>
                <w:b/>
                <w:bCs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45"/>
                <w:b/>
                <w:bCs/>
              </w:rPr>
              <w:t>ś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27"/>
                <w:b/>
                <w:bCs/>
              </w:rPr>
              <w:t>c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-2"/>
                <w:w w:val="101"/>
                <w:b/>
                <w:bCs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13"/>
                <w:b/>
                <w:bCs/>
              </w:rPr>
              <w:t>ą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4"/>
                <w:w w:val="100"/>
                <w:b/>
                <w:bCs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1"/>
                <w:w w:val="100"/>
                <w:b/>
                <w:bCs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00"/>
                <w:b/>
                <w:bCs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34"/>
                <w:w w:val="100"/>
                <w:b/>
                <w:bCs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14"/>
                <w:b/>
                <w:bCs/>
              </w:rPr>
              <w:t>za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1"/>
                <w:w w:val="124"/>
                <w:b/>
                <w:bCs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01"/>
                <w:b/>
                <w:bCs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4"/>
                <w:w w:val="89"/>
                <w:b/>
                <w:bCs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13"/>
                <w:b/>
                <w:bCs/>
              </w:rPr>
              <w:t>ą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1"/>
                <w:w w:val="124"/>
                <w:b/>
                <w:bCs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-2"/>
                <w:w w:val="101"/>
                <w:b/>
                <w:bCs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27"/>
                <w:b/>
                <w:bCs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-4"/>
                <w:w w:val="112"/>
                <w:b/>
                <w:bCs/>
              </w:rPr>
              <w:t>ń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-1"/>
                <w:w w:val="101"/>
                <w:b/>
                <w:bCs/>
              </w:rPr>
              <w:t>)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01"/>
                <w:b/>
                <w:bCs/>
              </w:rPr>
              <w:t>: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018" w:type="dxa"/>
            <w:tcBorders>
              <w:top w:val="single" w:sz="9.5992" w:space="0" w:color="000000"/>
              <w:bottom w:val="single" w:sz="9.5992" w:space="0" w:color="000000"/>
              <w:left w:val="single" w:sz="3.8392" w:space="0" w:color="000000"/>
              <w:right w:val="single" w:sz="9.5992" w:space="0" w:color="000000"/>
            </w:tcBorders>
          </w:tcPr>
          <w:p>
            <w:pPr>
              <w:spacing w:before="0" w:after="0" w:line="173" w:lineRule="exact"/>
              <w:ind w:left="259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w w:val="113"/>
                <w:position w:val="-1"/>
              </w:rPr>
              <w:t>107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3"/>
                <w:position w:val="-1"/>
              </w:rPr>
              <w:t>,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  <w:position w:val="-1"/>
              </w:rPr>
              <w:t>1896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  <w:position w:val="0"/>
              </w:rPr>
            </w:r>
          </w:p>
        </w:tc>
      </w:tr>
    </w:tbl>
    <w:p>
      <w:pPr>
        <w:spacing w:before="5" w:after="0" w:line="140" w:lineRule="exact"/>
        <w:jc w:val="left"/>
        <w:rPr>
          <w:sz w:val="14"/>
          <w:szCs w:val="14"/>
        </w:rPr>
      </w:pPr>
      <w:rPr/>
      <w:r>
        <w:rPr>
          <w:sz w:val="14"/>
          <w:szCs w:val="14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30" w:after="0" w:line="270" w:lineRule="exact"/>
        <w:ind w:left="5008" w:right="4989"/>
        <w:jc w:val="center"/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color w:val="070000"/>
          <w:w w:val="99"/>
          <w:b/>
          <w:bCs/>
          <w:position w:val="-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2"/>
          <w:w w:val="122"/>
          <w:b/>
          <w:bCs/>
          <w:position w:val="-1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2"/>
          <w:w w:val="109"/>
          <w:b/>
          <w:bCs/>
          <w:position w:val="-1"/>
        </w:rPr>
        <w:t>d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"/>
          <w:w w:val="111"/>
          <w:b/>
          <w:bCs/>
          <w:position w:val="-1"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2"/>
          <w:w w:val="99"/>
          <w:b/>
          <w:bCs/>
          <w:position w:val="-1"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"/>
          <w:w w:val="99"/>
          <w:b/>
          <w:bCs/>
          <w:position w:val="-1"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99"/>
          <w:b/>
          <w:bCs/>
          <w:position w:val="-1"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  <w:position w:val="0"/>
        </w:rPr>
      </w:r>
    </w:p>
    <w:p>
      <w:pPr>
        <w:spacing w:before="8" w:after="0" w:line="170" w:lineRule="exact"/>
        <w:jc w:val="left"/>
        <w:rPr>
          <w:sz w:val="17"/>
          <w:szCs w:val="17"/>
        </w:rPr>
      </w:pPr>
      <w:rPr/>
      <w:r>
        <w:rPr>
          <w:sz w:val="17"/>
          <w:szCs w:val="17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30" w:after="0" w:line="240" w:lineRule="auto"/>
        <w:ind w:left="178" w:right="-20"/>
        <w:jc w:val="left"/>
        <w:rPr>
          <w:rFonts w:ascii="Times New Roman" w:hAnsi="Times New Roman" w:cs="Times New Roman" w:eastAsia="Times New Roman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100"/>
          <w:b/>
          <w:bCs/>
        </w:rPr>
        <w:t>1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21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-4"/>
          <w:w w:val="71"/>
          <w:b/>
          <w:bCs/>
        </w:rPr>
        <w:t>I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-2"/>
          <w:w w:val="109"/>
          <w:b/>
          <w:bCs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"/>
          <w:w w:val="142"/>
          <w:b/>
          <w:bCs/>
        </w:rPr>
        <w:t>s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2"/>
          <w:w w:val="99"/>
          <w:b/>
          <w:bCs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"/>
          <w:w w:val="111"/>
          <w:b/>
          <w:bCs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99"/>
          <w:b/>
          <w:bCs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"/>
          <w:w w:val="111"/>
          <w:b/>
          <w:bCs/>
        </w:rPr>
        <w:t>a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"/>
          <w:w w:val="125"/>
          <w:b/>
          <w:bCs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83"/>
          <w:b/>
          <w:bCs/>
        </w:rPr>
        <w:t>j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125"/>
          <w:b/>
          <w:bCs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8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"/>
          <w:w w:val="125"/>
          <w:b/>
          <w:bCs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99"/>
          <w:b/>
          <w:bCs/>
        </w:rPr>
        <w:t>l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"/>
          <w:w w:val="125"/>
          <w:b/>
          <w:bCs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"/>
          <w:w w:val="99"/>
          <w:b/>
          <w:bCs/>
        </w:rPr>
        <w:t>k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2"/>
          <w:w w:val="99"/>
          <w:b/>
          <w:bCs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-2"/>
          <w:w w:val="87"/>
          <w:b/>
          <w:bCs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-4"/>
          <w:w w:val="111"/>
          <w:b/>
          <w:bCs/>
        </w:rPr>
        <w:t>y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"/>
          <w:w w:val="125"/>
          <w:b/>
          <w:bCs/>
        </w:rPr>
        <w:t>c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111"/>
          <w:b/>
          <w:bCs/>
        </w:rPr>
        <w:t>z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-2"/>
          <w:w w:val="111"/>
          <w:b/>
          <w:bCs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125"/>
          <w:b/>
          <w:bCs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8"/>
          <w:w w:val="100"/>
          <w:b/>
          <w:bCs/>
        </w:rPr>
        <w:t> 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2"/>
          <w:w w:val="99"/>
          <w:b/>
          <w:bCs/>
        </w:rPr>
        <w:t>t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"/>
          <w:w w:val="125"/>
          <w:b/>
          <w:bCs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-2"/>
          <w:w w:val="87"/>
          <w:b/>
          <w:bCs/>
        </w:rPr>
        <w:t>r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1"/>
          <w:w w:val="125"/>
          <w:b/>
          <w:bCs/>
        </w:rPr>
        <w:t>e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-2"/>
          <w:w w:val="109"/>
          <w:b/>
          <w:bCs/>
        </w:rPr>
        <w:t>n</w:t>
      </w:r>
      <w:r>
        <w:rPr>
          <w:rFonts w:ascii="Times New Roman" w:hAnsi="Times New Roman" w:cs="Times New Roman" w:eastAsia="Times New Roman"/>
          <w:sz w:val="24"/>
          <w:szCs w:val="24"/>
          <w:color w:val="070000"/>
          <w:spacing w:val="0"/>
          <w:w w:val="109"/>
          <w:b/>
          <w:bCs/>
        </w:rPr>
        <w:t>u</w:t>
      </w:r>
      <w:r>
        <w:rPr>
          <w:rFonts w:ascii="Times New Roman" w:hAnsi="Times New Roman" w:cs="Times New Roman" w:eastAsia="Times New Roman"/>
          <w:sz w:val="24"/>
          <w:szCs w:val="24"/>
          <w:color w:val="000000"/>
          <w:spacing w:val="0"/>
          <w:w w:val="10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94.400997" w:type="dxa"/>
      </w:tblPr>
      <w:tblGrid/>
      <w:tr>
        <w:trPr>
          <w:trHeight w:val="341" w:hRule="exact"/>
        </w:trPr>
        <w:tc>
          <w:tcPr>
            <w:tcW w:w="696" w:type="dxa"/>
            <w:tcBorders>
              <w:top w:val="single" w:sz="9.5992" w:space="0" w:color="000000"/>
              <w:bottom w:val="single" w:sz="9.5992" w:space="0" w:color="000000"/>
              <w:left w:val="single" w:sz="9.5992" w:space="0" w:color="000000"/>
              <w:right w:val="single" w:sz="3.8392" w:space="0" w:color="000000"/>
            </w:tcBorders>
          </w:tcPr>
          <w:p>
            <w:pPr>
              <w:spacing w:before="64" w:after="0" w:line="240" w:lineRule="auto"/>
              <w:ind w:left="214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93"/>
                <w:b/>
                <w:bCs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12"/>
                <w:b/>
                <w:bCs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  <w:b/>
                <w:bCs/>
              </w:rPr>
              <w:t>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</w:tc>
        <w:tc>
          <w:tcPr>
            <w:tcW w:w="7210" w:type="dxa"/>
            <w:tcBorders>
              <w:top w:val="single" w:sz="9.5992" w:space="0" w:color="000000"/>
              <w:bottom w:val="single" w:sz="9.5992" w:space="0" w:color="000000"/>
              <w:left w:val="single" w:sz="3.8392" w:space="0" w:color="000000"/>
              <w:right w:val="single" w:sz="3.8392" w:space="0" w:color="000000"/>
            </w:tcBorders>
          </w:tcPr>
          <w:p>
            <w:pPr>
              <w:spacing w:before="64" w:after="0" w:line="240" w:lineRule="auto"/>
              <w:ind w:left="3385" w:right="3371"/>
              <w:jc w:val="center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1"/>
                <w:b/>
                <w:bCs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12"/>
                <w:b/>
                <w:bCs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1"/>
                <w:b/>
                <w:bCs/>
              </w:rPr>
              <w:t>i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45"/>
                <w:b/>
                <w:bCs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</w:tc>
        <w:tc>
          <w:tcPr>
            <w:tcW w:w="1013" w:type="dxa"/>
            <w:tcBorders>
              <w:top w:val="single" w:sz="9.5992" w:space="0" w:color="000000"/>
              <w:bottom w:val="single" w:sz="9.5992" w:space="0" w:color="000000"/>
              <w:left w:val="single" w:sz="3.8392" w:space="0" w:color="000000"/>
              <w:right w:val="single" w:sz="3.8392" w:space="0" w:color="000000"/>
            </w:tcBorders>
          </w:tcPr>
          <w:p>
            <w:pPr>
              <w:spacing w:before="64" w:after="0" w:line="240" w:lineRule="auto"/>
              <w:ind w:left="163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94"/>
                <w:b/>
                <w:bCs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9"/>
                <w:b/>
                <w:bCs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24"/>
                <w:b/>
                <w:bCs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  <w:b/>
                <w:bCs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  <w:b/>
                <w:bCs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1"/>
                <w:b/>
                <w:bCs/>
              </w:rPr>
              <w:t>/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90"/>
                <w:b/>
                <w:bCs/>
              </w:rPr>
              <w:t>%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</w:tc>
        <w:tc>
          <w:tcPr>
            <w:tcW w:w="835" w:type="dxa"/>
            <w:tcBorders>
              <w:top w:val="single" w:sz="9.5992" w:space="0" w:color="000000"/>
              <w:bottom w:val="single" w:sz="9.5992" w:space="0" w:color="000000"/>
              <w:left w:val="single" w:sz="3.8392" w:space="0" w:color="000000"/>
              <w:right w:val="single" w:sz="3.8392" w:space="0" w:color="000000"/>
            </w:tcBorders>
          </w:tcPr>
          <w:p>
            <w:pPr>
              <w:spacing w:before="64" w:after="0" w:line="240" w:lineRule="auto"/>
              <w:ind w:left="269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3"/>
                <w:w w:val="93"/>
                <w:b/>
                <w:bCs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5"/>
                <w:w w:val="113"/>
                <w:b/>
                <w:bCs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2"/>
                <w:b/>
                <w:bCs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</w:tc>
        <w:tc>
          <w:tcPr>
            <w:tcW w:w="1013" w:type="dxa"/>
            <w:tcBorders>
              <w:top w:val="single" w:sz="9.5992" w:space="0" w:color="000000"/>
              <w:bottom w:val="single" w:sz="9.5992" w:space="0" w:color="000000"/>
              <w:left w:val="single" w:sz="3.8392" w:space="0" w:color="000000"/>
              <w:right w:val="single" w:sz="9.5992" w:space="0" w:color="000000"/>
            </w:tcBorders>
          </w:tcPr>
          <w:p>
            <w:pPr>
              <w:spacing w:before="64" w:after="0" w:line="240" w:lineRule="auto"/>
              <w:ind w:left="182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0"/>
                <w:w w:val="96"/>
                <w:b/>
                <w:bCs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  <w:b/>
                <w:bCs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4"/>
                <w:w w:val="89"/>
                <w:b/>
                <w:bCs/>
              </w:rPr>
              <w:t>r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1"/>
                <w:b/>
                <w:bCs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124"/>
                <w:b/>
                <w:bCs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45"/>
                <w:b/>
                <w:bCs/>
              </w:rPr>
              <w:t>ś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  <w:b/>
                <w:bCs/>
              </w:rPr>
              <w:t>ć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</w:rPr>
            </w:r>
          </w:p>
        </w:tc>
      </w:tr>
      <w:tr>
        <w:trPr>
          <w:trHeight w:val="192" w:hRule="exact"/>
        </w:trPr>
        <w:tc>
          <w:tcPr>
            <w:tcW w:w="696" w:type="dxa"/>
            <w:tcBorders>
              <w:top w:val="single" w:sz="9.5992" w:space="0" w:color="000000"/>
              <w:bottom w:val="single" w:sz="9.5992" w:space="0" w:color="000000"/>
              <w:left w:val="single" w:sz="9.5992" w:space="0" w:color="000000"/>
              <w:right w:val="single" w:sz="3.8392" w:space="0" w:color="000000"/>
            </w:tcBorders>
          </w:tcPr>
          <w:p>
            <w:pPr>
              <w:spacing w:before="0" w:after="0" w:line="168" w:lineRule="exact"/>
              <w:ind w:right="45"/>
              <w:jc w:val="righ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  <w:position w:val="-1"/>
              </w:rPr>
              <w:t>1.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  <w:position w:val="0"/>
              </w:rPr>
            </w:r>
          </w:p>
        </w:tc>
        <w:tc>
          <w:tcPr>
            <w:tcW w:w="7210" w:type="dxa"/>
            <w:tcBorders>
              <w:top w:val="single" w:sz="9.5992" w:space="0" w:color="000000"/>
              <w:bottom w:val="single" w:sz="9.5992" w:space="0" w:color="000000"/>
              <w:left w:val="single" w:sz="3.8392" w:space="0" w:color="000000"/>
              <w:right w:val="single" w:sz="3.8392" w:space="0" w:color="000000"/>
            </w:tcBorders>
          </w:tcPr>
          <w:p>
            <w:pPr>
              <w:spacing w:before="0" w:after="0" w:line="168" w:lineRule="exact"/>
              <w:ind w:left="67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9"/>
                <w:position w:val="-1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  <w:position w:val="-1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81"/>
                <w:position w:val="-1"/>
              </w:rPr>
              <w:t>ł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  <w:position w:val="-1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1"/>
                <w:position w:val="-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  <w:position w:val="-1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  <w:position w:val="-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6"/>
                <w:w w:val="117"/>
                <w:position w:val="-1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7"/>
                <w:position w:val="-1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17"/>
                <w:position w:val="-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7"/>
                <w:position w:val="-1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7"/>
                <w:position w:val="-1"/>
              </w:rPr>
              <w:t>b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7"/>
                <w:position w:val="-1"/>
              </w:rPr>
              <w:t>s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2"/>
                <w:w w:val="117"/>
                <w:position w:val="-1"/>
              </w:rPr>
              <w:t>ł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7"/>
                <w:position w:val="-1"/>
              </w:rPr>
              <w:t>u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7"/>
                <w:position w:val="-1"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7"/>
                <w:position w:val="-1"/>
              </w:rPr>
              <w:t>ę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9"/>
                <w:w w:val="117"/>
                <w:position w:val="-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  <w:position w:val="-1"/>
              </w:rPr>
              <w:t>g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  <w:position w:val="-1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  <w:position w:val="-1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  <w:position w:val="-1"/>
              </w:rPr>
              <w:t>d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27"/>
                <w:position w:val="-1"/>
              </w:rPr>
              <w:t>e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5"/>
                <w:w w:val="114"/>
                <w:position w:val="-1"/>
              </w:rPr>
              <w:t>z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94"/>
                <w:position w:val="-1"/>
              </w:rPr>
              <w:t>y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3"/>
                <w:w w:val="94"/>
                <w:position w:val="-1"/>
              </w:rPr>
              <w:t>j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13"/>
                <w:position w:val="-1"/>
              </w:rPr>
              <w:t>n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  <w:position w:val="-1"/>
              </w:rPr>
              <w:t>ą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1"/>
                <w:w w:val="100"/>
                <w:position w:val="-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0"/>
                <w:position w:val="-1"/>
              </w:rPr>
              <w:t>1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4"/>
                <w:w w:val="100"/>
                <w:position w:val="-1"/>
              </w:rPr>
              <w:t> 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07"/>
                <w:position w:val="-1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07"/>
                <w:position w:val="-1"/>
              </w:rPr>
              <w:t>p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81"/>
                <w:position w:val="-1"/>
              </w:rPr>
              <w:t>l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  <w:position w:val="0"/>
              </w:rPr>
            </w:r>
          </w:p>
        </w:tc>
        <w:tc>
          <w:tcPr>
            <w:tcW w:w="1013" w:type="dxa"/>
            <w:tcBorders>
              <w:top w:val="single" w:sz="9.5992" w:space="0" w:color="000000"/>
              <w:bottom w:val="single" w:sz="9.5992" w:space="0" w:color="000000"/>
              <w:left w:val="single" w:sz="3.8392" w:space="0" w:color="000000"/>
              <w:right w:val="single" w:sz="3.8392" w:space="0" w:color="000000"/>
            </w:tcBorders>
          </w:tcPr>
          <w:p>
            <w:pPr/>
            <w:rPr/>
          </w:p>
        </w:tc>
        <w:tc>
          <w:tcPr>
            <w:tcW w:w="835" w:type="dxa"/>
            <w:tcBorders>
              <w:top w:val="single" w:sz="9.5992" w:space="0" w:color="000000"/>
              <w:bottom w:val="single" w:sz="9.5992" w:space="0" w:color="000000"/>
              <w:left w:val="single" w:sz="3.8392" w:space="0" w:color="000000"/>
              <w:right w:val="single" w:sz="3.8392" w:space="0" w:color="000000"/>
            </w:tcBorders>
          </w:tcPr>
          <w:p>
            <w:pPr>
              <w:spacing w:before="0" w:after="0" w:line="168" w:lineRule="exact"/>
              <w:ind w:left="192" w:right="-2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Pr/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1"/>
                <w:w w:val="94"/>
                <w:position w:val="-1"/>
              </w:rPr>
              <w:t>K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7"/>
                <w:w w:val="101"/>
                <w:position w:val="-1"/>
              </w:rPr>
              <w:t>w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4"/>
                <w:w w:val="113"/>
                <w:position w:val="-1"/>
              </w:rPr>
              <w:t>o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-2"/>
                <w:w w:val="101"/>
                <w:position w:val="-1"/>
              </w:rPr>
              <w:t>t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70000"/>
                <w:spacing w:val="0"/>
                <w:w w:val="127"/>
                <w:position w:val="-1"/>
              </w:rPr>
              <w:t>a</w:t>
            </w:r>
            <w:r>
              <w:rPr>
                <w:rFonts w:ascii="Times New Roman" w:hAnsi="Times New Roman" w:cs="Times New Roman" w:eastAsia="Times New Roman"/>
                <w:sz w:val="16"/>
                <w:szCs w:val="16"/>
                <w:color w:val="000000"/>
                <w:spacing w:val="0"/>
                <w:w w:val="100"/>
                <w:position w:val="0"/>
              </w:rPr>
            </w:r>
          </w:p>
        </w:tc>
        <w:tc>
          <w:tcPr>
            <w:tcW w:w="1013" w:type="dxa"/>
            <w:tcBorders>
              <w:top w:val="single" w:sz="9.5992" w:space="0" w:color="000000"/>
              <w:bottom w:val="single" w:sz="9.5992" w:space="0" w:color="000000"/>
              <w:left w:val="single" w:sz="3.8392" w:space="0" w:color="000000"/>
              <w:right w:val="single" w:sz="9.5992" w:space="0" w:color="000000"/>
            </w:tcBorders>
          </w:tcPr>
          <w:p>
            <w:pPr/>
            <w:rPr/>
          </w:p>
        </w:tc>
      </w:tr>
    </w:tbl>
    <w:sectPr>
      <w:pgMar w:header="589" w:footer="1113" w:top="940" w:bottom="1300" w:left="460" w:right="460"/>
      <w:pgSz w:w="11900" w:h="168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238"/>
    <w:family w:val="roman"/>
    <w:pitch w:val="variable"/>
  </w:font>
  <w:font w:name="Arial">
    <w:altName w:val="Arial"/>
    <w:charset w:val="238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spacing w:before="0" w:after="0" w:line="200" w:lineRule="exact"/>
      <w:jc w:val="left"/>
      <w:rPr>
        <w:sz w:val="20"/>
        <w:szCs w:val="20"/>
      </w:rPr>
    </w:pPr>
    <w:rPr/>
    <w:r>
      <w:rPr/>
      <w:pict>
        <w10:wrap type="none"/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398.600006pt;margin-top:775.347839pt;width:165.477386pt;height:29.36pt;mso-position-horizontal-relative:page;mso-position-vertical-relative:page;z-index:-647" type="#_x0000_t202" filled="f" stroked="f">
          <v:textbox inset="0,0,0,0">
            <w:txbxContent>
              <w:p>
                <w:pPr>
                  <w:spacing w:before="3" w:after="0" w:line="250" w:lineRule="auto"/>
                  <w:ind w:left="141" w:firstLine="-149"/>
                  <w:jc w:val="right"/>
                  <w:rPr>
                    <w:rFonts w:ascii="Times New Roman" w:hAnsi="Times New Roman" w:cs="Times New Roman" w:eastAsia="Times New Roman"/>
                    <w:sz w:val="16"/>
                    <w:szCs w:val="16"/>
                  </w:rPr>
                </w:pPr>
                <w:rPr/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00"/>
                  </w:rPr>
                  <w:t>1.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17"/>
                    <w:w w:val="100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1"/>
                    <w:w w:val="101"/>
                  </w:rPr>
                  <w:t>Z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27"/>
                  </w:rPr>
                  <w:t>a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13"/>
                  </w:rPr>
                  <w:t>g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13"/>
                  </w:rPr>
                  <w:t>o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21"/>
                  </w:rPr>
                  <w:t>s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21"/>
                  </w:rPr>
                  <w:t>p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13"/>
                  </w:rPr>
                  <w:t>o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13"/>
                  </w:rPr>
                  <w:t>d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27"/>
                  </w:rPr>
                  <w:t>a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1"/>
                    <w:w w:val="101"/>
                  </w:rPr>
                  <w:t>r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13"/>
                  </w:rPr>
                  <w:t>o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7"/>
                    <w:w w:val="101"/>
                  </w:rPr>
                  <w:t>w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27"/>
                  </w:rPr>
                  <w:t>a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3"/>
                  </w:rPr>
                  <w:t>n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3"/>
                    <w:w w:val="81"/>
                  </w:rPr>
                  <w:t>i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27"/>
                  </w:rPr>
                  <w:t>e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1"/>
                    <w:w w:val="100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2"/>
                    <w:w w:val="112"/>
                  </w:rPr>
                  <w:t>t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12"/>
                  </w:rPr>
                  <w:t>e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1"/>
                    <w:w w:val="112"/>
                  </w:rPr>
                  <w:t>r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12"/>
                  </w:rPr>
                  <w:t>e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2"/>
                  </w:rPr>
                  <w:t>nu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13"/>
                    <w:w w:val="112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2"/>
                  </w:rPr>
                  <w:t>c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6"/>
                    <w:w w:val="112"/>
                  </w:rPr>
                  <w:t>z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12"/>
                  </w:rPr>
                  <w:t>ę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2"/>
                  </w:rPr>
                  <w:t>ści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11"/>
                    <w:w w:val="112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12"/>
                  </w:rPr>
                  <w:t>p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12"/>
                  </w:rPr>
                  <w:t>a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1"/>
                    <w:w w:val="112"/>
                  </w:rPr>
                  <w:t>r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2"/>
                  </w:rPr>
                  <w:t>k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3"/>
                    <w:w w:val="112"/>
                  </w:rPr>
                  <w:t>i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2"/>
                  </w:rPr>
                  <w:t>n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12"/>
                  </w:rPr>
                  <w:t>g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2"/>
                  </w:rPr>
                  <w:t>u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13"/>
                    <w:w w:val="112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4"/>
                  </w:rPr>
                  <w:t>z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4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5"/>
                    <w:w w:val="114"/>
                  </w:rPr>
                  <w:t>d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1"/>
                    <w:w w:val="114"/>
                  </w:rPr>
                  <w:t>r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5"/>
                    <w:w w:val="114"/>
                  </w:rPr>
                  <w:t>o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5"/>
                    <w:w w:val="114"/>
                  </w:rPr>
                  <w:t>g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4"/>
                  </w:rPr>
                  <w:t>ą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5"/>
                    <w:w w:val="114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13"/>
                  </w:rPr>
                  <w:t>d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13"/>
                  </w:rPr>
                  <w:t>o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3"/>
                    <w:w w:val="81"/>
                  </w:rPr>
                  <w:t>j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27"/>
                  </w:rPr>
                  <w:t>a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5"/>
                    <w:w w:val="114"/>
                  </w:rPr>
                  <w:t>z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13"/>
                  </w:rPr>
                  <w:t>d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13"/>
                  </w:rPr>
                  <w:t>o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7"/>
                    <w:w w:val="101"/>
                  </w:rPr>
                  <w:t>w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27"/>
                  </w:rPr>
                  <w:t>ą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3"/>
                  </w:rPr>
                  <w:t>.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1"/>
                    <w:w w:val="100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00"/>
                  </w:rPr>
                  <w:t>2.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17"/>
                    <w:w w:val="100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1"/>
                    <w:w w:val="110"/>
                  </w:rPr>
                  <w:t>B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0"/>
                  </w:rPr>
                  <w:t>u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10"/>
                  </w:rPr>
                  <w:t>d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10"/>
                  </w:rPr>
                  <w:t>o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8"/>
                    <w:w w:val="110"/>
                  </w:rPr>
                  <w:t>w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0"/>
                  </w:rPr>
                  <w:t>a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10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13"/>
                  </w:rPr>
                  <w:t>p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13"/>
                  </w:rPr>
                  <w:t>o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6"/>
                    <w:w w:val="109"/>
                  </w:rPr>
                  <w:t>m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3"/>
                  </w:rPr>
                  <w:t>n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3"/>
                    <w:w w:val="81"/>
                  </w:rPr>
                  <w:t>i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4"/>
                  </w:rPr>
                  <w:t>k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14"/>
                  </w:rPr>
                  <w:t>a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3"/>
                  </w:rPr>
                  <w:t>,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1"/>
                    <w:w w:val="100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6"/>
                    <w:w w:val="109"/>
                  </w:rPr>
                  <w:t>m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27"/>
                  </w:rPr>
                  <w:t>a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2"/>
                    <w:w w:val="81"/>
                  </w:rPr>
                  <w:t>ł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27"/>
                  </w:rPr>
                  <w:t>e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81"/>
                  </w:rPr>
                  <w:t>j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81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27"/>
                  </w:rPr>
                  <w:t>a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1"/>
                    <w:w w:val="101"/>
                  </w:rPr>
                  <w:t>r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4"/>
                  </w:rPr>
                  <w:t>ch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3"/>
                    <w:w w:val="81"/>
                  </w:rPr>
                  <w:t>i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2"/>
                    <w:w w:val="101"/>
                  </w:rPr>
                  <w:t>t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27"/>
                  </w:rPr>
                  <w:t>e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01"/>
                  </w:rPr>
                  <w:t>k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2"/>
                    <w:w w:val="101"/>
                  </w:rPr>
                  <w:t>t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3"/>
                  </w:rPr>
                  <w:t>u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1"/>
                    <w:w w:val="101"/>
                  </w:rPr>
                  <w:t>r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14"/>
                    <w:w w:val="101"/>
                  </w:rPr>
                  <w:t>y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3"/>
                  </w:rPr>
                  <w:t>,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1"/>
                    <w:w w:val="100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5"/>
                    <w:w w:val="114"/>
                  </w:rPr>
                  <w:t>z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3"/>
                    <w:w w:val="81"/>
                  </w:rPr>
                  <w:t>i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27"/>
                  </w:rPr>
                  <w:t>e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3"/>
                    <w:w w:val="81"/>
                  </w:rPr>
                  <w:t>l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27"/>
                  </w:rPr>
                  <w:t>e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3"/>
                  </w:rPr>
                  <w:t>n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81"/>
                  </w:rPr>
                  <w:t>i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1"/>
                    <w:w w:val="100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5"/>
                    <w:w w:val="115"/>
                  </w:rPr>
                  <w:t>o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1"/>
                    <w:w w:val="115"/>
                  </w:rPr>
                  <w:t>r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5"/>
                    <w:w w:val="115"/>
                  </w:rPr>
                  <w:t>a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5"/>
                  </w:rPr>
                  <w:t>z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7"/>
                    <w:w w:val="115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13"/>
                  </w:rPr>
                  <w:t>o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2"/>
                  </w:rPr>
                  <w:t>ś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7"/>
                    <w:w w:val="112"/>
                  </w:rPr>
                  <w:t>w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3"/>
                    <w:w w:val="81"/>
                  </w:rPr>
                  <w:t>i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27"/>
                  </w:rPr>
                  <w:t>e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2"/>
                    <w:w w:val="101"/>
                  </w:rPr>
                  <w:t>t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3"/>
                    <w:w w:val="81"/>
                  </w:rPr>
                  <w:t>l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27"/>
                  </w:rPr>
                  <w:t>e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3"/>
                  </w:rPr>
                  <w:t>n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3"/>
                    <w:w w:val="81"/>
                  </w:rPr>
                  <w:t>i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2"/>
                    <w:w w:val="113"/>
                  </w:rPr>
                  <w:t>.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2"/>
                    <w:w w:val="113"/>
                  </w:rPr>
                  <w:t>.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3"/>
                  </w:rPr>
                  <w:t>.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00"/>
                  </w:rPr>
                </w:r>
              </w:p>
            </w:txbxContent>
          </v:textbox>
        </v:shape>
      </w:pict>
    </w:r>
    <w:r>
      <w:rPr>
        <w:sz w:val="20"/>
        <w:szCs w:val="20"/>
      </w:rPr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spacing w:before="0" w:after="0" w:line="200" w:lineRule="exact"/>
      <w:jc w:val="left"/>
      <w:rPr>
        <w:sz w:val="20"/>
        <w:szCs w:val="20"/>
      </w:rPr>
    </w:pPr>
    <w:rPr/>
    <w:r>
      <w:rPr/>
      <w:pict>
        <w10:wrap type="none"/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30.92pt;margin-top:28.467833pt;width:164.963409pt;height:19.760pt;mso-position-horizontal-relative:page;mso-position-vertical-relative:page;z-index:-651" type="#_x0000_t202" filled="f" stroked="f">
          <v:textbox inset="0,0,0,0">
            <w:txbxContent>
              <w:p>
                <w:pPr>
                  <w:spacing w:before="3" w:after="0" w:line="250" w:lineRule="auto"/>
                  <w:ind w:left="20" w:right="-28"/>
                  <w:jc w:val="left"/>
                  <w:rPr>
                    <w:rFonts w:ascii="Times New Roman" w:hAnsi="Times New Roman" w:cs="Times New Roman" w:eastAsia="Times New Roman"/>
                    <w:sz w:val="16"/>
                    <w:szCs w:val="16"/>
                  </w:rPr>
                </w:pPr>
                <w:rPr/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1"/>
                    <w:w w:val="100"/>
                  </w:rPr>
                  <w:t>P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1"/>
                    <w:w w:val="100"/>
                  </w:rPr>
                  <w:t>B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4"/>
                    <w:w w:val="100"/>
                  </w:rPr>
                  <w:t>W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00"/>
                  </w:rPr>
                  <w:t>-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25"/>
                    <w:w w:val="100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3"/>
                    <w:w w:val="106"/>
                  </w:rPr>
                  <w:t>M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06"/>
                  </w:rPr>
                  <w:t>a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1"/>
                    <w:w w:val="106"/>
                  </w:rPr>
                  <w:t>r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06"/>
                  </w:rPr>
                  <w:t>k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06"/>
                  </w:rPr>
                  <w:t>o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7"/>
                    <w:w w:val="106"/>
                  </w:rPr>
                  <w:t>w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06"/>
                  </w:rPr>
                  <w:t>a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06"/>
                  </w:rPr>
                  <w:t>-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5"/>
                    <w:w w:val="106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00"/>
                  </w:rPr>
                  <w:t>o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00"/>
                  </w:rPr>
                  <w:t>sw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28"/>
                    <w:w w:val="100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2"/>
                    <w:w w:val="100"/>
                  </w:rPr>
                  <w:t>G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3"/>
                    <w:w w:val="100"/>
                  </w:rPr>
                  <w:t>M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2"/>
                    <w:w w:val="100"/>
                  </w:rPr>
                  <w:t>I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2"/>
                    <w:w w:val="100"/>
                  </w:rPr>
                  <w:t>N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00"/>
                  </w:rPr>
                  <w:t>A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15"/>
                    <w:w w:val="100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00"/>
                  </w:rPr>
                  <w:t>-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3"/>
                    <w:w w:val="100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3"/>
                    <w:w w:val="81"/>
                  </w:rPr>
                  <w:t>i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3"/>
                  </w:rPr>
                  <w:t>n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31"/>
                  </w:rPr>
                  <w:t>s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3"/>
                    <w:w w:val="100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27"/>
                  </w:rPr>
                  <w:t>e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3"/>
                    <w:w w:val="81"/>
                  </w:rPr>
                  <w:t>l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27"/>
                  </w:rPr>
                  <w:t>e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01"/>
                  </w:rPr>
                  <w:t>k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2"/>
                    <w:w w:val="101"/>
                  </w:rPr>
                  <w:t>t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1"/>
                    <w:w w:val="101"/>
                  </w:rPr>
                  <w:t>r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0"/>
                  </w:rPr>
                  <w:t>yc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5"/>
                    <w:w w:val="110"/>
                  </w:rPr>
                  <w:t>z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3"/>
                  </w:rPr>
                  <w:t>n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27"/>
                  </w:rPr>
                  <w:t>e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27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7"/>
                    <w:w w:val="107"/>
                  </w:rPr>
                  <w:t>w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07"/>
                  </w:rPr>
                  <w:t>e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07"/>
                  </w:rPr>
                  <w:t>w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6"/>
                    <w:w w:val="107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00"/>
                  </w:rPr>
                  <w:t>-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3"/>
                    <w:w w:val="100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07"/>
                  </w:rPr>
                  <w:t>k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07"/>
                  </w:rPr>
                  <w:t>o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22"/>
                  </w:rPr>
                  <w:t>s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5"/>
                    <w:w w:val="122"/>
                  </w:rPr>
                  <w:t>z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2"/>
                    <w:w w:val="101"/>
                  </w:rPr>
                  <w:t>t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13"/>
                  </w:rPr>
                  <w:t>o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1"/>
                    <w:w w:val="101"/>
                  </w:rPr>
                  <w:t>r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4"/>
                  </w:rPr>
                  <w:t>ys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00"/>
                  </w:rPr>
                </w:r>
              </w:p>
            </w:txbxContent>
          </v:textbox>
        </v:shape>
      </w:pict>
    </w:r>
    <w:r>
      <w:rPr/>
      <w:pict>
        <w10:wrap type="none"/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403.399994pt;margin-top:28.467833pt;width:165.216053pt;height:19.760pt;mso-position-horizontal-relative:page;mso-position-vertical-relative:page;z-index:-650" type="#_x0000_t202" filled="f" stroked="f">
          <v:textbox inset="0,0,0,0">
            <w:txbxContent>
              <w:p>
                <w:pPr>
                  <w:spacing w:before="3" w:after="0" w:line="240" w:lineRule="auto"/>
                  <w:ind w:left="20" w:right="-20"/>
                  <w:jc w:val="left"/>
                  <w:rPr>
                    <w:rFonts w:ascii="Times New Roman" w:hAnsi="Times New Roman" w:cs="Times New Roman" w:eastAsia="Times New Roman"/>
                    <w:sz w:val="16"/>
                    <w:szCs w:val="16"/>
                  </w:rPr>
                </w:pPr>
                <w:rPr/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1"/>
                    <w:w w:val="101"/>
                  </w:rPr>
                  <w:t>Z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3"/>
                  </w:rPr>
                  <w:t>u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5"/>
                    <w:w w:val="114"/>
                  </w:rPr>
                  <w:t>z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3"/>
                    <w:w w:val="81"/>
                  </w:rPr>
                  <w:t>i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27"/>
                  </w:rPr>
                  <w:t>a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3"/>
                  </w:rPr>
                  <w:t>10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4"/>
                    <w:w w:val="100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1"/>
                    <w:w w:val="100"/>
                  </w:rPr>
                  <w:t>(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2"/>
                    <w:w w:val="100"/>
                  </w:rPr>
                  <w:t>C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00"/>
                  </w:rPr>
                  <w:t>)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14"/>
                    <w:w w:val="100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2"/>
                    <w:w w:val="112"/>
                  </w:rPr>
                  <w:t>D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12"/>
                  </w:rPr>
                  <w:t>a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2"/>
                    <w:w w:val="112"/>
                  </w:rPr>
                  <w:t>t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12"/>
                  </w:rPr>
                  <w:t>a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2"/>
                  </w:rPr>
                  <w:t>c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4"/>
                    <w:w w:val="112"/>
                  </w:rPr>
                  <w:t>o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7"/>
                    <w:w w:val="112"/>
                  </w:rPr>
                  <w:t>m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2"/>
                  </w:rPr>
                  <w:t>p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2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3"/>
                  </w:rPr>
                  <w:t>1994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1"/>
                    <w:w w:val="101"/>
                  </w:rPr>
                  <w:t>-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3"/>
                  </w:rPr>
                  <w:t>20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14"/>
                    <w:w w:val="113"/>
                  </w:rPr>
                  <w:t>1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3"/>
                  </w:rPr>
                  <w:t>1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1"/>
                    <w:w w:val="101"/>
                  </w:rPr>
                  <w:t>(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3"/>
                    <w:w w:val="81"/>
                  </w:rPr>
                  <w:t>l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3"/>
                    <w:w w:val="81"/>
                  </w:rPr>
                  <w:t>i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4"/>
                  </w:rPr>
                  <w:t>c.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1"/>
                    <w:w w:val="100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14"/>
                    <w:w w:val="113"/>
                  </w:rPr>
                  <w:t>1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14"/>
                    <w:w w:val="113"/>
                  </w:rPr>
                  <w:t>1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14"/>
                    <w:w w:val="113"/>
                  </w:rPr>
                  <w:t>1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3"/>
                  </w:rPr>
                  <w:t>18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01"/>
                  </w:rPr>
                  <w:t>)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00"/>
                  </w:rPr>
                </w:r>
              </w:p>
            </w:txbxContent>
          </v:textbox>
        </v:shape>
      </w:pict>
    </w:r>
    <w:r>
      <w:rPr/>
      <w:pict>
        <w10:wrap type="none"/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500.839996pt;margin-top:38.067833pt;width:35.710378pt;height:10.16pt;mso-position-horizontal-relative:page;mso-position-vertical-relative:page;z-index:-649" type="#_x0000_t202" filled="f" stroked="f">
          <v:textbox inset="0,0,0,0">
            <w:txbxContent>
              <w:p>
                <w:pPr>
                  <w:spacing w:before="3" w:after="0" w:line="240" w:lineRule="auto"/>
                  <w:ind w:left="20" w:right="-44"/>
                  <w:jc w:val="left"/>
                  <w:rPr>
                    <w:rFonts w:ascii="Times New Roman" w:hAnsi="Times New Roman" w:cs="Times New Roman" w:eastAsia="Times New Roman"/>
                    <w:sz w:val="16"/>
                    <w:szCs w:val="16"/>
                  </w:rPr>
                </w:pPr>
                <w:rPr/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5"/>
                  </w:rPr>
                  <w:t>s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2"/>
                    <w:w w:val="115"/>
                  </w:rPr>
                  <w:t>t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1"/>
                    <w:w w:val="115"/>
                  </w:rPr>
                  <w:t>r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5"/>
                    <w:w w:val="115"/>
                  </w:rPr>
                  <w:t>o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5"/>
                  </w:rPr>
                  <w:t>n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5"/>
                  </w:rPr>
                  <w:t>a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5"/>
                    <w:w w:val="115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3"/>
                  </w:rPr>
                  <w:t>n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-1"/>
                    <w:w w:val="101"/>
                  </w:rPr>
                  <w:t>r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01"/>
                  </w:rPr>
                  <w:t>:</w:t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00"/>
                  </w:rPr>
                </w:r>
              </w:p>
            </w:txbxContent>
          </v:textbox>
        </v:shape>
      </w:pict>
    </w:r>
    <w:r>
      <w:rPr/>
      <w:pict>
        <w10:wrap type="none"/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560.080017pt;margin-top:38.067833pt;width:8.536053pt;height:10.16pt;mso-position-horizontal-relative:page;mso-position-vertical-relative:page;z-index:-648" type="#_x0000_t202" filled="f" stroked="f">
          <v:textbox inset="0,0,0,0">
            <w:txbxContent>
              <w:p>
                <w:pPr>
                  <w:spacing w:before="3" w:after="0" w:line="240" w:lineRule="auto"/>
                  <w:ind w:left="40" w:right="-20"/>
                  <w:jc w:val="left"/>
                  <w:rPr>
                    <w:rFonts w:ascii="Times New Roman" w:hAnsi="Times New Roman" w:cs="Times New Roman" w:eastAsia="Times New Roman"/>
                    <w:sz w:val="16"/>
                    <w:szCs w:val="16"/>
                  </w:rPr>
                </w:pPr>
                <w:rPr/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w w:val="113"/>
                  </w:rPr>
                </w:r>
                <w:r>
                  <w:rPr/>
                  <w:fldChar w:fldCharType="begin"/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13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2</w:t>
                </w:r>
                <w:r>
                  <w:rPr/>
                  <w:fldChar w:fldCharType="end"/>
                </w:r>
                <w:r>
                  <w:rPr>
                    <w:rFonts w:ascii="Times New Roman" w:hAnsi="Times New Roman" w:cs="Times New Roman" w:eastAsia="Times New Roman"/>
                    <w:sz w:val="16"/>
                    <w:szCs w:val="16"/>
                    <w:spacing w:val="0"/>
                    <w:w w:val="100"/>
                  </w:rPr>
                </w:r>
              </w:p>
            </w:txbxContent>
          </v:textbox>
        </v:shape>
      </w:pict>
    </w:r>
    <w:r>
      <w:rPr>
        <w:sz w:val="20"/>
        <w:szCs w:val="20"/>
      </w:rPr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2017-04-13T11:19:54Z</dcterms:created>
  <dcterms:modified xsi:type="dcterms:W3CDTF">2017-04-13T11:19:54Z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2016-12-28T00:00:00Z</vt:filetime>
  </property>
  <property fmtid="{D5CDD505-2E9C-101B-9397-08002B2CF9AE}" pid="3" name="LastSaved">
    <vt:filetime>2017-04-13T00:00:00Z</vt:filetime>
  </property>
</Properties>
</file>